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7"/>
        <w:gridCol w:w="5237"/>
      </w:tblGrid>
      <w:tr w:rsidR="00C230A1" w:rsidRPr="00C230A1" w:rsidTr="005577A3">
        <w:trPr>
          <w:trHeight w:val="233"/>
        </w:trPr>
        <w:tc>
          <w:tcPr>
            <w:tcW w:w="4227" w:type="dxa"/>
          </w:tcPr>
          <w:p w:rsidR="003A6A7A" w:rsidRPr="00C230A1" w:rsidRDefault="00AE72DC" w:rsidP="00A775E0">
            <w:pPr>
              <w:pStyle w:val="NormalWeb"/>
              <w:spacing w:before="0" w:beforeAutospacing="0" w:after="0" w:afterAutospacing="0" w:line="276" w:lineRule="auto"/>
              <w:textAlignment w:val="baseline"/>
              <w:rPr>
                <w:color w:val="000000" w:themeColor="text1"/>
              </w:rPr>
            </w:pPr>
            <w:r w:rsidRPr="00C230A1">
              <w:rPr>
                <w:color w:val="000000" w:themeColor="text1"/>
              </w:rPr>
              <w:t xml:space="preserve">         UBND HUYỆN</w:t>
            </w:r>
            <w:r w:rsidR="00B612C8" w:rsidRPr="00C230A1">
              <w:rPr>
                <w:color w:val="000000" w:themeColor="text1"/>
              </w:rPr>
              <w:t xml:space="preserve"> </w:t>
            </w:r>
            <w:r w:rsidR="003A6A7A" w:rsidRPr="00C230A1">
              <w:rPr>
                <w:color w:val="000000" w:themeColor="text1"/>
              </w:rPr>
              <w:t>DẦU TIẾN</w:t>
            </w:r>
            <w:r w:rsidR="0085300E" w:rsidRPr="00C230A1">
              <w:rPr>
                <w:color w:val="000000" w:themeColor="text1"/>
              </w:rPr>
              <w:t>G</w:t>
            </w:r>
          </w:p>
          <w:p w:rsidR="005577A3" w:rsidRPr="00C230A1" w:rsidRDefault="005579E0" w:rsidP="00A211D9">
            <w:pPr>
              <w:pStyle w:val="NormalWeb"/>
              <w:spacing w:before="0" w:beforeAutospacing="0" w:after="0" w:afterAutospacing="0" w:line="276" w:lineRule="auto"/>
              <w:jc w:val="center"/>
              <w:textAlignment w:val="baseline"/>
              <w:rPr>
                <w:color w:val="000000" w:themeColor="text1"/>
                <w:sz w:val="26"/>
                <w:szCs w:val="26"/>
              </w:rPr>
            </w:pPr>
            <w:r>
              <w:rPr>
                <w:b/>
                <w:bCs/>
                <w:noProof/>
                <w:color w:val="000000" w:themeColor="text1"/>
                <w:sz w:val="26"/>
                <w:szCs w:val="26"/>
              </w:rPr>
              <w:pict>
                <v:line id="Straight Connector 3" o:spid="_x0000_s1029" style="position:absolute;left:0;text-align:left;z-index:251660288;visibility:visible;mso-position-horizontal-relative:text;mso-position-vertical-relative:text" from="45.5pt,15.85pt" to="159.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" strokecolor="black [3040]"/>
              </w:pict>
            </w:r>
            <w:r w:rsidR="005577A3" w:rsidRPr="00C230A1">
              <w:rPr>
                <w:rStyle w:val="Strong"/>
                <w:color w:val="000000" w:themeColor="text1"/>
                <w:bdr w:val="none" w:sz="0" w:space="0" w:color="auto" w:frame="1"/>
              </w:rPr>
              <w:t>TRƯỜNG THCS ĐỊNH HIỆP</w:t>
            </w:r>
          </w:p>
        </w:tc>
        <w:tc>
          <w:tcPr>
            <w:tcW w:w="5237" w:type="dxa"/>
          </w:tcPr>
          <w:p w:rsidR="003A6A7A" w:rsidRPr="00C230A1" w:rsidRDefault="003A6A7A" w:rsidP="00A211D9">
            <w:pPr>
              <w:pStyle w:val="NormalWeb"/>
              <w:shd w:val="clear" w:color="auto" w:fill="FFFFFF"/>
              <w:spacing w:before="0" w:beforeAutospacing="0" w:after="0" w:afterAutospacing="0" w:line="276" w:lineRule="auto"/>
              <w:jc w:val="center"/>
              <w:textAlignment w:val="baseline"/>
              <w:rPr>
                <w:rStyle w:val="Strong"/>
                <w:color w:val="000000" w:themeColor="text1"/>
                <w:bdr w:val="none" w:sz="0" w:space="0" w:color="auto" w:frame="1"/>
              </w:rPr>
            </w:pPr>
            <w:r w:rsidRPr="00C230A1">
              <w:rPr>
                <w:rStyle w:val="Strong"/>
                <w:color w:val="000000" w:themeColor="text1"/>
                <w:bdr w:val="none" w:sz="0" w:space="0" w:color="auto" w:frame="1"/>
              </w:rPr>
              <w:t>CỘNG HOÀ XÃ HỘI CHỦ NGHĨA VIỆT NA</w:t>
            </w:r>
            <w:r w:rsidR="0085300E" w:rsidRPr="00C230A1">
              <w:rPr>
                <w:rStyle w:val="Strong"/>
                <w:color w:val="000000" w:themeColor="text1"/>
                <w:bdr w:val="none" w:sz="0" w:space="0" w:color="auto" w:frame="1"/>
              </w:rPr>
              <w:t>M</w:t>
            </w:r>
          </w:p>
          <w:p w:rsidR="005577A3" w:rsidRPr="00C230A1" w:rsidRDefault="005577A3" w:rsidP="00A211D9">
            <w:pPr>
              <w:pStyle w:val="NormalWeb"/>
              <w:shd w:val="clear" w:color="auto" w:fill="FFFFFF"/>
              <w:spacing w:before="0" w:beforeAutospacing="0" w:after="0" w:afterAutospacing="0" w:line="276" w:lineRule="auto"/>
              <w:jc w:val="center"/>
              <w:textAlignment w:val="baseline"/>
              <w:rPr>
                <w:b/>
                <w:bCs/>
                <w:color w:val="000000" w:themeColor="text1"/>
                <w:sz w:val="26"/>
                <w:szCs w:val="26"/>
                <w:bdr w:val="none" w:sz="0" w:space="0" w:color="auto" w:frame="1"/>
              </w:rPr>
            </w:pPr>
            <w:r w:rsidRPr="00C230A1">
              <w:rPr>
                <w:rStyle w:val="Strong"/>
                <w:color w:val="000000" w:themeColor="text1"/>
                <w:sz w:val="26"/>
                <w:szCs w:val="26"/>
                <w:bdr w:val="none" w:sz="0" w:space="0" w:color="auto" w:frame="1"/>
              </w:rPr>
              <w:t>Độc lập - Tự do - Hạnh phúc</w:t>
            </w:r>
          </w:p>
        </w:tc>
      </w:tr>
      <w:tr w:rsidR="00C230A1" w:rsidRPr="00C230A1" w:rsidTr="005577A3">
        <w:trPr>
          <w:trHeight w:val="593"/>
        </w:trPr>
        <w:tc>
          <w:tcPr>
            <w:tcW w:w="4227" w:type="dxa"/>
          </w:tcPr>
          <w:p w:rsidR="003A6A7A" w:rsidRPr="00C230A1" w:rsidRDefault="003A6A7A" w:rsidP="00A211D9">
            <w:pPr>
              <w:pStyle w:val="NormalWeb"/>
              <w:spacing w:before="0" w:beforeAutospacing="0" w:after="0" w:afterAutospacing="0" w:line="276" w:lineRule="auto"/>
              <w:jc w:val="center"/>
              <w:textAlignment w:val="baseline"/>
              <w:rPr>
                <w:color w:val="000000" w:themeColor="text1"/>
                <w:sz w:val="26"/>
                <w:szCs w:val="26"/>
              </w:rPr>
            </w:pPr>
          </w:p>
        </w:tc>
        <w:tc>
          <w:tcPr>
            <w:tcW w:w="5237" w:type="dxa"/>
          </w:tcPr>
          <w:p w:rsidR="003A6A7A" w:rsidRPr="00C230A1" w:rsidRDefault="005579E0" w:rsidP="00A211D9">
            <w:pPr>
              <w:pStyle w:val="NormalWeb"/>
              <w:spacing w:before="0" w:beforeAutospacing="0" w:after="0" w:afterAutospacing="0" w:line="276" w:lineRule="auto"/>
              <w:jc w:val="center"/>
              <w:textAlignment w:val="baseline"/>
              <w:rPr>
                <w:color w:val="000000" w:themeColor="text1"/>
                <w:sz w:val="26"/>
                <w:szCs w:val="26"/>
              </w:rPr>
            </w:pPr>
            <w:r>
              <w:rPr>
                <w:b/>
                <w:bCs/>
                <w:noProof/>
                <w:color w:val="000000" w:themeColor="text1"/>
                <w:sz w:val="26"/>
                <w:szCs w:val="26"/>
              </w:rPr>
              <w:pict>
                <v:line id="Straight Connector 2" o:spid="_x0000_s1028" style="position:absolute;left:0;text-align:left;z-index:251659264;visibility:visible;mso-position-horizontal-relative:text;mso-position-vertical-relative:text" from="62.55pt,-.45pt" to="189.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" strokecolor="black [3040]"/>
              </w:pict>
            </w:r>
          </w:p>
        </w:tc>
      </w:tr>
    </w:tbl>
    <w:p w:rsidR="00A775E0" w:rsidRPr="00C230A1" w:rsidRDefault="005579E0" w:rsidP="00DB566B">
      <w:pPr>
        <w:pStyle w:val="NormalWeb"/>
        <w:shd w:val="clear" w:color="auto" w:fill="FFFFFF"/>
        <w:spacing w:before="0" w:beforeAutospacing="0" w:after="0" w:afterAutospacing="0" w:line="276" w:lineRule="auto"/>
        <w:textAlignment w:val="baseline"/>
        <w:rPr>
          <w:i/>
          <w:iCs/>
          <w:color w:val="000000" w:themeColor="text1"/>
          <w:sz w:val="28"/>
          <w:szCs w:val="28"/>
        </w:rPr>
      </w:pPr>
      <w:r>
        <w:rPr>
          <w:noProof/>
          <w:color w:val="000000" w:themeColor="text1"/>
          <w:sz w:val="26"/>
          <w:szCs w:val="26"/>
        </w:rPr>
      </w:r>
      <w:r>
        <w:rPr>
          <w:noProof/>
          <w:color w:val="000000" w:themeColor="text1"/>
          <w:sz w:val="26"/>
          <w:szCs w:val="26"/>
        </w:rPr>
        <w:pict>
          <v:rect id="AutoShape 1" o:spid="_x0000_s1030" alt="Description: C:\DOCUME~1\PhongLan\LOCALS~1\Temp\msohtml1\01\clip_image003.gif" style="width:113.25pt;height:1.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" filled="f" stroked="f">
            <o:lock v:ext="edit" aspectratio="t"/>
            <w10:wrap type="none"/>
            <w10:anchorlock/>
          </v:rect>
        </w:pict>
      </w:r>
      <w:r w:rsidR="00F86192" w:rsidRPr="00C230A1">
        <w:rPr>
          <w:rStyle w:val="Strong"/>
          <w:color w:val="000000" w:themeColor="text1"/>
          <w:sz w:val="28"/>
          <w:szCs w:val="28"/>
          <w:bdr w:val="none" w:sz="0" w:space="0" w:color="auto" w:frame="1"/>
        </w:rPr>
        <w:t xml:space="preserve"> </w:t>
      </w:r>
      <w:r w:rsidR="00A775E0" w:rsidRPr="00C230A1">
        <w:rPr>
          <w:rStyle w:val="Strong"/>
          <w:color w:val="000000" w:themeColor="text1"/>
          <w:sz w:val="28"/>
          <w:szCs w:val="28"/>
          <w:bdr w:val="none" w:sz="0" w:space="0" w:color="auto" w:frame="1"/>
        </w:rPr>
        <w:t xml:space="preserve"> QUY CHẾ CHI TIÊU NỘI BỘ NĂM 202</w:t>
      </w:r>
      <w:r w:rsidR="00AE72DC" w:rsidRPr="00C230A1">
        <w:rPr>
          <w:rStyle w:val="Strong"/>
          <w:color w:val="000000" w:themeColor="text1"/>
          <w:sz w:val="28"/>
          <w:szCs w:val="28"/>
          <w:bdr w:val="none" w:sz="0" w:space="0" w:color="auto" w:frame="1"/>
        </w:rPr>
        <w:t>5</w:t>
      </w:r>
      <w:r w:rsidR="00A775E0" w:rsidRPr="00C230A1">
        <w:rPr>
          <w:i/>
          <w:iCs/>
          <w:color w:val="000000" w:themeColor="text1"/>
          <w:sz w:val="28"/>
          <w:szCs w:val="28"/>
        </w:rPr>
        <w:t xml:space="preserve"> </w:t>
      </w:r>
    </w:p>
    <w:p w:rsidR="00FE3BE9" w:rsidRPr="00C230A1" w:rsidRDefault="00167AAE" w:rsidP="00A211D9">
      <w:pPr>
        <w:pStyle w:val="NormalWeb"/>
        <w:shd w:val="clear" w:color="auto" w:fill="FFFFFF"/>
        <w:spacing w:before="0" w:beforeAutospacing="0" w:after="0" w:afterAutospacing="0" w:line="276" w:lineRule="auto"/>
        <w:jc w:val="center"/>
        <w:textAlignment w:val="baseline"/>
        <w:rPr>
          <w:rStyle w:val="Strong"/>
          <w:color w:val="000000" w:themeColor="text1"/>
          <w:sz w:val="26"/>
          <w:szCs w:val="26"/>
          <w:bdr w:val="none" w:sz="0" w:space="0" w:color="auto" w:frame="1"/>
        </w:rPr>
      </w:pPr>
      <w:r w:rsidRPr="00C230A1">
        <w:rPr>
          <w:i/>
          <w:color w:val="000000" w:themeColor="text1"/>
          <w:sz w:val="26"/>
          <w:szCs w:val="26"/>
        </w:rPr>
        <w:t>(</w:t>
      </w:r>
      <w:r w:rsidR="00DB566B" w:rsidRPr="00C230A1">
        <w:rPr>
          <w:i/>
          <w:color w:val="000000" w:themeColor="text1"/>
          <w:sz w:val="26"/>
          <w:szCs w:val="26"/>
        </w:rPr>
        <w:t>Ban hành kèm theo Quyết định số        /QĐ-THCS ĐH ngày       tháng     năm     của Hiệu trưởng Trường  THCS Định Hiệp)</w:t>
      </w:r>
    </w:p>
    <w:p w:rsidR="00DB566B" w:rsidRPr="00C230A1" w:rsidRDefault="00DB566B" w:rsidP="00A211D9">
      <w:pPr>
        <w:pStyle w:val="NormalWeb"/>
        <w:shd w:val="clear" w:color="auto" w:fill="FFFFFF"/>
        <w:spacing w:before="0" w:beforeAutospacing="0" w:after="0" w:afterAutospacing="0" w:line="276" w:lineRule="auto"/>
        <w:jc w:val="center"/>
        <w:textAlignment w:val="baseline"/>
        <w:rPr>
          <w:rStyle w:val="Strong"/>
          <w:color w:val="000000" w:themeColor="text1"/>
          <w:sz w:val="26"/>
          <w:szCs w:val="26"/>
          <w:bdr w:val="none" w:sz="0" w:space="0" w:color="auto" w:frame="1"/>
        </w:rPr>
      </w:pPr>
    </w:p>
    <w:p w:rsidR="003A6A7A" w:rsidRPr="00C230A1" w:rsidRDefault="003A6A7A" w:rsidP="00A211D9">
      <w:pPr>
        <w:pStyle w:val="NormalWeb"/>
        <w:shd w:val="clear" w:color="auto" w:fill="FFFFFF"/>
        <w:spacing w:before="0" w:beforeAutospacing="0" w:after="0" w:afterAutospacing="0" w:line="276" w:lineRule="auto"/>
        <w:jc w:val="center"/>
        <w:textAlignment w:val="baseline"/>
        <w:rPr>
          <w:color w:val="000000" w:themeColor="text1"/>
          <w:sz w:val="28"/>
          <w:szCs w:val="28"/>
        </w:rPr>
      </w:pPr>
      <w:r w:rsidRPr="00C230A1">
        <w:rPr>
          <w:rStyle w:val="Strong"/>
          <w:color w:val="000000" w:themeColor="text1"/>
          <w:sz w:val="28"/>
          <w:szCs w:val="28"/>
          <w:bdr w:val="none" w:sz="0" w:space="0" w:color="auto" w:frame="1"/>
        </w:rPr>
        <w:t>Chương I</w:t>
      </w:r>
    </w:p>
    <w:p w:rsidR="003A6A7A" w:rsidRPr="00C230A1" w:rsidRDefault="00A93606" w:rsidP="00A211D9">
      <w:pPr>
        <w:pStyle w:val="NormalWeb"/>
        <w:shd w:val="clear" w:color="auto" w:fill="FFFFFF"/>
        <w:spacing w:before="0" w:beforeAutospacing="0" w:after="0" w:afterAutospacing="0" w:line="276" w:lineRule="auto"/>
        <w:jc w:val="center"/>
        <w:textAlignment w:val="baseline"/>
        <w:rPr>
          <w:color w:val="000000" w:themeColor="text1"/>
          <w:sz w:val="28"/>
          <w:szCs w:val="28"/>
        </w:rPr>
      </w:pPr>
      <w:r w:rsidRPr="00C230A1">
        <w:rPr>
          <w:rStyle w:val="Strong"/>
          <w:color w:val="000000" w:themeColor="text1"/>
          <w:sz w:val="28"/>
          <w:szCs w:val="28"/>
          <w:bdr w:val="none" w:sz="0" w:space="0" w:color="auto" w:frame="1"/>
        </w:rPr>
        <w:t>NHỮNG QUY ĐỊNH CHUNG</w:t>
      </w:r>
    </w:p>
    <w:p w:rsidR="003A6A7A" w:rsidRPr="00C230A1" w:rsidRDefault="00C90B6F" w:rsidP="000F2807">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1. </w:t>
      </w:r>
      <w:r w:rsidR="003A6A7A" w:rsidRPr="00C230A1">
        <w:rPr>
          <w:rStyle w:val="Strong"/>
          <w:color w:val="000000" w:themeColor="text1"/>
          <w:sz w:val="28"/>
          <w:szCs w:val="28"/>
          <w:bdr w:val="none" w:sz="0" w:space="0" w:color="auto" w:frame="1"/>
        </w:rPr>
        <w:t xml:space="preserve">Phạm vi </w:t>
      </w:r>
      <w:r w:rsidR="00A93606" w:rsidRPr="00C230A1">
        <w:rPr>
          <w:rStyle w:val="Strong"/>
          <w:color w:val="000000" w:themeColor="text1"/>
          <w:sz w:val="28"/>
          <w:szCs w:val="28"/>
          <w:bdr w:val="none" w:sz="0" w:space="0" w:color="auto" w:frame="1"/>
        </w:rPr>
        <w:t xml:space="preserve">và đối tượng </w:t>
      </w:r>
      <w:r w:rsidR="003A6A7A" w:rsidRPr="00C230A1">
        <w:rPr>
          <w:rStyle w:val="Strong"/>
          <w:color w:val="000000" w:themeColor="text1"/>
          <w:sz w:val="28"/>
          <w:szCs w:val="28"/>
          <w:bdr w:val="none" w:sz="0" w:space="0" w:color="auto" w:frame="1"/>
        </w:rPr>
        <w:t>điều chỉnh</w:t>
      </w:r>
    </w:p>
    <w:p w:rsidR="00E42AB3" w:rsidRPr="00C230A1" w:rsidRDefault="00CD306A" w:rsidP="000F2807">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 xml:space="preserve">Trường </w:t>
      </w:r>
      <w:r w:rsidR="00C639E6" w:rsidRPr="00C230A1">
        <w:rPr>
          <w:rStyle w:val="Strong"/>
          <w:b w:val="0"/>
          <w:color w:val="000000" w:themeColor="text1"/>
          <w:sz w:val="28"/>
          <w:szCs w:val="28"/>
          <w:bdr w:val="none" w:sz="0" w:space="0" w:color="auto" w:frame="1"/>
        </w:rPr>
        <w:t>THCS Định Hiệp</w:t>
      </w:r>
      <w:r w:rsidRPr="00C230A1">
        <w:rPr>
          <w:rStyle w:val="Strong"/>
          <w:b w:val="0"/>
          <w:color w:val="000000" w:themeColor="text1"/>
          <w:sz w:val="28"/>
          <w:szCs w:val="28"/>
          <w:bdr w:val="none" w:sz="0" w:space="0" w:color="auto" w:frame="1"/>
        </w:rPr>
        <w:t xml:space="preserve"> là một đơn vị sự nghiệp công lập Giáo dục và Đào tạo kinh phí hoạt động thường xuyên do ngân sách Nhà nước đảm bảo theo </w:t>
      </w:r>
      <w:r w:rsidR="00E42AB3" w:rsidRPr="00C230A1">
        <w:rPr>
          <w:color w:val="000000" w:themeColor="text1"/>
          <w:sz w:val="28"/>
          <w:szCs w:val="28"/>
          <w:lang w:val="vi-VN"/>
        </w:rPr>
        <w:t xml:space="preserve">Nghị định số </w:t>
      </w:r>
      <w:r w:rsidR="00E42AB3" w:rsidRPr="00C230A1">
        <w:rPr>
          <w:color w:val="000000" w:themeColor="text1"/>
          <w:sz w:val="28"/>
          <w:szCs w:val="28"/>
        </w:rPr>
        <w:t>60</w:t>
      </w:r>
      <w:r w:rsidR="00E42AB3" w:rsidRPr="00C230A1">
        <w:rPr>
          <w:color w:val="000000" w:themeColor="text1"/>
          <w:sz w:val="28"/>
          <w:szCs w:val="28"/>
          <w:lang w:val="vi-VN"/>
        </w:rPr>
        <w:t>/20</w:t>
      </w:r>
      <w:r w:rsidR="00E42AB3" w:rsidRPr="00C230A1">
        <w:rPr>
          <w:color w:val="000000" w:themeColor="text1"/>
          <w:sz w:val="28"/>
          <w:szCs w:val="28"/>
        </w:rPr>
        <w:t>21</w:t>
      </w:r>
      <w:r w:rsidR="00E42AB3" w:rsidRPr="00C230A1">
        <w:rPr>
          <w:color w:val="000000" w:themeColor="text1"/>
          <w:sz w:val="28"/>
          <w:szCs w:val="28"/>
          <w:lang w:val="vi-VN"/>
        </w:rPr>
        <w:t xml:space="preserve">/NĐ-CP ngày </w:t>
      </w:r>
      <w:r w:rsidR="00E42AB3" w:rsidRPr="00C230A1">
        <w:rPr>
          <w:color w:val="000000" w:themeColor="text1"/>
          <w:sz w:val="28"/>
          <w:szCs w:val="28"/>
        </w:rPr>
        <w:t>21/6/2021</w:t>
      </w:r>
      <w:r w:rsidR="00E42AB3" w:rsidRPr="00C230A1">
        <w:rPr>
          <w:color w:val="000000" w:themeColor="text1"/>
          <w:sz w:val="28"/>
          <w:szCs w:val="28"/>
          <w:lang w:val="vi-VN"/>
        </w:rPr>
        <w:t xml:space="preserve"> của Chính phủ quy </w:t>
      </w:r>
      <w:r w:rsidR="00E42AB3" w:rsidRPr="00C230A1">
        <w:rPr>
          <w:color w:val="000000" w:themeColor="text1"/>
          <w:sz w:val="28"/>
          <w:szCs w:val="28"/>
        </w:rPr>
        <w:t>cơ chế tự chủ tài chính</w:t>
      </w:r>
      <w:r w:rsidR="00E42AB3" w:rsidRPr="00C230A1">
        <w:rPr>
          <w:color w:val="000000" w:themeColor="text1"/>
          <w:sz w:val="28"/>
          <w:szCs w:val="28"/>
          <w:lang w:val="vi-VN"/>
        </w:rPr>
        <w:t xml:space="preserve"> đối với sự nghiệp đơn vị công lập</w:t>
      </w:r>
      <w:r w:rsidR="00E42AB3" w:rsidRPr="00C230A1">
        <w:rPr>
          <w:rStyle w:val="Strong"/>
          <w:b w:val="0"/>
          <w:color w:val="000000" w:themeColor="text1"/>
          <w:sz w:val="28"/>
          <w:szCs w:val="28"/>
          <w:bdr w:val="none" w:sz="0" w:space="0" w:color="auto" w:frame="1"/>
        </w:rPr>
        <w:t>.</w:t>
      </w:r>
    </w:p>
    <w:p w:rsidR="00CD306A" w:rsidRPr="00C230A1" w:rsidRDefault="00CD306A" w:rsidP="000F2807">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color w:val="000000" w:themeColor="text1"/>
          <w:sz w:val="28"/>
          <w:szCs w:val="28"/>
        </w:rPr>
        <w:t>Quy chế chi tiêu nội bộ bao gồm các quy định về chế độ, tiêu chuẩn, định mức chi tiêu thống nhất trong phạm vi nguồn tài chính của trường, nhằm thực hiện mọi nhiệm vụ thường xuyên và hoạt động đặc thù của các bộ phận, đảm bảo hoàn thành nhiệm vụ được giao</w:t>
      </w:r>
      <w:r w:rsidR="00C60FCC" w:rsidRPr="00C230A1">
        <w:rPr>
          <w:color w:val="000000" w:themeColor="text1"/>
          <w:sz w:val="28"/>
          <w:szCs w:val="28"/>
        </w:rPr>
        <w:t>;</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color w:val="000000" w:themeColor="text1"/>
          <w:sz w:val="28"/>
          <w:szCs w:val="28"/>
        </w:rPr>
        <w:t xml:space="preserve">Đối tượng </w:t>
      </w:r>
      <w:r w:rsidR="00A93606" w:rsidRPr="00C230A1">
        <w:rPr>
          <w:color w:val="000000" w:themeColor="text1"/>
          <w:sz w:val="28"/>
          <w:szCs w:val="28"/>
        </w:rPr>
        <w:t xml:space="preserve">áp dụng </w:t>
      </w:r>
      <w:r w:rsidRPr="00C230A1">
        <w:rPr>
          <w:color w:val="000000" w:themeColor="text1"/>
          <w:sz w:val="28"/>
          <w:szCs w:val="28"/>
        </w:rPr>
        <w:t xml:space="preserve"> quy chế này là “</w:t>
      </w:r>
      <w:r w:rsidR="0020686E" w:rsidRPr="00C230A1">
        <w:rPr>
          <w:color w:val="000000" w:themeColor="text1"/>
          <w:sz w:val="28"/>
          <w:szCs w:val="28"/>
        </w:rPr>
        <w:t>C</w:t>
      </w:r>
      <w:r w:rsidRPr="00C230A1">
        <w:rPr>
          <w:color w:val="000000" w:themeColor="text1"/>
          <w:sz w:val="28"/>
          <w:szCs w:val="28"/>
        </w:rPr>
        <w:t xml:space="preserve">án bộ, giáo viên, nhân viên và </w:t>
      </w:r>
      <w:r w:rsidR="00A93606" w:rsidRPr="00C230A1">
        <w:rPr>
          <w:color w:val="000000" w:themeColor="text1"/>
          <w:sz w:val="28"/>
          <w:szCs w:val="28"/>
        </w:rPr>
        <w:t>học sinh</w:t>
      </w:r>
      <w:r w:rsidRPr="00C230A1">
        <w:rPr>
          <w:color w:val="000000" w:themeColor="text1"/>
          <w:sz w:val="28"/>
          <w:szCs w:val="28"/>
        </w:rPr>
        <w:t xml:space="preserve"> của trường trong hoạt động quản lý, giảng dạy - giáo dục, phục vụ, học tập và rèn luyện”.</w:t>
      </w:r>
    </w:p>
    <w:p w:rsidR="003A6A7A" w:rsidRPr="00C230A1" w:rsidRDefault="005577A3" w:rsidP="000F2807">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2. </w:t>
      </w:r>
      <w:r w:rsidR="003A6A7A" w:rsidRPr="00C230A1">
        <w:rPr>
          <w:rStyle w:val="Strong"/>
          <w:color w:val="000000" w:themeColor="text1"/>
          <w:sz w:val="28"/>
          <w:szCs w:val="28"/>
          <w:bdr w:val="none" w:sz="0" w:space="0" w:color="auto" w:frame="1"/>
        </w:rPr>
        <w:t>Mục đích xây dựng Quy chế chi tiêu nội bộ</w:t>
      </w:r>
    </w:p>
    <w:p w:rsidR="00074161" w:rsidRPr="00C230A1" w:rsidRDefault="00F77970"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b w:val="0"/>
          <w:color w:val="000000" w:themeColor="text1"/>
          <w:sz w:val="28"/>
          <w:szCs w:val="28"/>
          <w:bdr w:val="none" w:sz="0" w:space="0" w:color="auto" w:frame="1"/>
        </w:rPr>
        <w:t xml:space="preserve">Quy chế chi tiêu nội bộ là thực hiện chế độ dân chủ của đơn vị sự nghiệp, quy chế đã </w:t>
      </w:r>
      <w:r w:rsidR="00576BFF" w:rsidRPr="00C230A1">
        <w:rPr>
          <w:rStyle w:val="Strong"/>
          <w:b w:val="0"/>
          <w:color w:val="000000" w:themeColor="text1"/>
          <w:sz w:val="28"/>
          <w:szCs w:val="28"/>
          <w:bdr w:val="none" w:sz="0" w:space="0" w:color="auto" w:frame="1"/>
        </w:rPr>
        <w:t>đ</w:t>
      </w:r>
      <w:r w:rsidRPr="00C230A1">
        <w:rPr>
          <w:rStyle w:val="Strong"/>
          <w:b w:val="0"/>
          <w:color w:val="000000" w:themeColor="text1"/>
          <w:sz w:val="28"/>
          <w:szCs w:val="28"/>
          <w:bdr w:val="none" w:sz="0" w:space="0" w:color="auto" w:frame="1"/>
        </w:rPr>
        <w:t xml:space="preserve">ược thảo luận công khai và có ý kiến đóng góp của cán bộ giáo viên trong đơn vị, thực hiện quy chế nhằm tạo quyền chủ động trong việc quản lý chi tiêu tài chính </w:t>
      </w:r>
      <w:r w:rsidR="00074161" w:rsidRPr="00C230A1">
        <w:rPr>
          <w:color w:val="000000" w:themeColor="text1"/>
          <w:sz w:val="28"/>
          <w:szCs w:val="28"/>
        </w:rPr>
        <w:t>cho Hiệu trưởng nhà trường;</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Tạo quyền chủ động cho cán bộ, giáo viên, nhân viên và người lao động trong nhà trường ho</w:t>
      </w:r>
      <w:r w:rsidR="00074161" w:rsidRPr="00C230A1">
        <w:rPr>
          <w:color w:val="000000" w:themeColor="text1"/>
          <w:sz w:val="28"/>
          <w:szCs w:val="28"/>
        </w:rPr>
        <w:t>àn thành tốt nhiệm vụ được giao;</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Quy chế chi tiêu nội bộ là căn cứ để quản lý, thanh toán các khoản chi tiêu trong đơn vị, thực hiện kiểm soát của Kho bạc Nhà nước, cơ quan quản lý cấp trên, c</w:t>
      </w:r>
      <w:r w:rsidR="00074161" w:rsidRPr="00C230A1">
        <w:rPr>
          <w:color w:val="000000" w:themeColor="text1"/>
          <w:sz w:val="28"/>
          <w:szCs w:val="28"/>
        </w:rPr>
        <w:t>ơ</w:t>
      </w:r>
      <w:r w:rsidRPr="00C230A1">
        <w:rPr>
          <w:color w:val="000000" w:themeColor="text1"/>
          <w:sz w:val="28"/>
          <w:szCs w:val="28"/>
        </w:rPr>
        <w:t xml:space="preserve"> quan Tài chính và các cơ quan tha</w:t>
      </w:r>
      <w:r w:rsidR="00074161" w:rsidRPr="00C230A1">
        <w:rPr>
          <w:color w:val="000000" w:themeColor="text1"/>
          <w:sz w:val="28"/>
          <w:szCs w:val="28"/>
        </w:rPr>
        <w:t>nh tra, kiểm toán theo quy định;</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Sử dụng tài sản đúng mục đíc</w:t>
      </w:r>
      <w:r w:rsidR="00074161" w:rsidRPr="00C230A1">
        <w:rPr>
          <w:color w:val="000000" w:themeColor="text1"/>
          <w:sz w:val="28"/>
          <w:szCs w:val="28"/>
        </w:rPr>
        <w:t>h, đúng quy định và có hiệu quả;</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Thực</w:t>
      </w:r>
      <w:r w:rsidR="00074161" w:rsidRPr="00C230A1">
        <w:rPr>
          <w:color w:val="000000" w:themeColor="text1"/>
          <w:sz w:val="28"/>
          <w:szCs w:val="28"/>
        </w:rPr>
        <w:t xml:space="preserve"> hành tiết kiệm, chống lãng phí;</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Tạo sự công bằng trong đơn vị, khuyến khích tăng thu, tiết kiệm chi, từ đó  t</w:t>
      </w:r>
      <w:r w:rsidR="00074161" w:rsidRPr="00C230A1">
        <w:rPr>
          <w:color w:val="000000" w:themeColor="text1"/>
          <w:sz w:val="28"/>
          <w:szCs w:val="28"/>
        </w:rPr>
        <w:t xml:space="preserve">ăng thu nhập </w:t>
      </w:r>
      <w:r w:rsidR="00C60FCC" w:rsidRPr="00C230A1">
        <w:rPr>
          <w:color w:val="000000" w:themeColor="text1"/>
          <w:sz w:val="28"/>
          <w:szCs w:val="28"/>
        </w:rPr>
        <w:t xml:space="preserve">tăng thêm </w:t>
      </w:r>
      <w:r w:rsidR="00074161" w:rsidRPr="00C230A1">
        <w:rPr>
          <w:color w:val="000000" w:themeColor="text1"/>
          <w:sz w:val="28"/>
          <w:szCs w:val="28"/>
        </w:rPr>
        <w:t>cho người lao động;</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Phù hợp với các chủ trương, chính sách, quy định hiện hành của Nhà nước và</w:t>
      </w:r>
      <w:r w:rsidR="00074161" w:rsidRPr="00C230A1">
        <w:rPr>
          <w:color w:val="000000" w:themeColor="text1"/>
          <w:sz w:val="28"/>
          <w:szCs w:val="28"/>
        </w:rPr>
        <w:t xml:space="preserve"> tình hình tài chính của đơn vị;</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lastRenderedPageBreak/>
        <w:t xml:space="preserve">Việc ban hành Quy chế chi tiêu nội bộ năm </w:t>
      </w:r>
      <w:r w:rsidR="00E42AB3" w:rsidRPr="00C230A1">
        <w:rPr>
          <w:color w:val="000000" w:themeColor="text1"/>
          <w:sz w:val="28"/>
          <w:szCs w:val="28"/>
        </w:rPr>
        <w:t xml:space="preserve"> </w:t>
      </w:r>
      <w:r w:rsidRPr="00C230A1">
        <w:rPr>
          <w:color w:val="000000" w:themeColor="text1"/>
          <w:sz w:val="28"/>
          <w:szCs w:val="28"/>
        </w:rPr>
        <w:t>20</w:t>
      </w:r>
      <w:r w:rsidR="00F94B4E" w:rsidRPr="00C230A1">
        <w:rPr>
          <w:color w:val="000000" w:themeColor="text1"/>
          <w:sz w:val="28"/>
          <w:szCs w:val="28"/>
        </w:rPr>
        <w:t>2</w:t>
      </w:r>
      <w:r w:rsidR="00AE72DC" w:rsidRPr="00C230A1">
        <w:rPr>
          <w:color w:val="000000" w:themeColor="text1"/>
          <w:sz w:val="28"/>
          <w:szCs w:val="28"/>
        </w:rPr>
        <w:t>5</w:t>
      </w:r>
      <w:r w:rsidRPr="00C230A1">
        <w:rPr>
          <w:color w:val="000000" w:themeColor="text1"/>
          <w:sz w:val="28"/>
          <w:szCs w:val="28"/>
        </w:rPr>
        <w:t xml:space="preserve"> nhằm bãi bỏ nhữn</w:t>
      </w:r>
      <w:r w:rsidR="00C60FCC" w:rsidRPr="00C230A1">
        <w:rPr>
          <w:color w:val="000000" w:themeColor="text1"/>
          <w:sz w:val="28"/>
          <w:szCs w:val="28"/>
        </w:rPr>
        <w:t>g nội dung quy định chưa hợp lý,</w:t>
      </w:r>
      <w:r w:rsidRPr="00C230A1">
        <w:rPr>
          <w:color w:val="000000" w:themeColor="text1"/>
          <w:sz w:val="28"/>
          <w:szCs w:val="28"/>
        </w:rPr>
        <w:t xml:space="preserve"> sửa đổi, bổ sung một số quy định trong Quy chế chi tiêu nội bộ năm </w:t>
      </w:r>
      <w:r w:rsidR="00E42AB3" w:rsidRPr="00C230A1">
        <w:rPr>
          <w:color w:val="000000" w:themeColor="text1"/>
          <w:sz w:val="28"/>
          <w:szCs w:val="28"/>
        </w:rPr>
        <w:t>2</w:t>
      </w:r>
      <w:r w:rsidR="002F094A" w:rsidRPr="00C230A1">
        <w:rPr>
          <w:color w:val="000000" w:themeColor="text1"/>
          <w:sz w:val="28"/>
          <w:szCs w:val="28"/>
        </w:rPr>
        <w:t>02</w:t>
      </w:r>
      <w:r w:rsidR="00AE72DC" w:rsidRPr="00C230A1">
        <w:rPr>
          <w:color w:val="000000" w:themeColor="text1"/>
          <w:sz w:val="28"/>
          <w:szCs w:val="28"/>
        </w:rPr>
        <w:t>4</w:t>
      </w:r>
      <w:r w:rsidRPr="00C230A1">
        <w:rPr>
          <w:color w:val="000000" w:themeColor="text1"/>
          <w:sz w:val="28"/>
          <w:szCs w:val="28"/>
        </w:rPr>
        <w:t xml:space="preserve"> nhằm đáp ứng yêu cầu hoạt động và phát triển của nhà trường.</w:t>
      </w:r>
    </w:p>
    <w:p w:rsidR="003A6A7A" w:rsidRPr="00C230A1" w:rsidRDefault="005577A3"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color w:val="000000" w:themeColor="text1"/>
          <w:sz w:val="28"/>
          <w:szCs w:val="28"/>
          <w:bdr w:val="none" w:sz="0" w:space="0" w:color="auto" w:frame="1"/>
        </w:rPr>
        <w:t xml:space="preserve">3. </w:t>
      </w:r>
      <w:r w:rsidR="003A6A7A" w:rsidRPr="00C230A1">
        <w:rPr>
          <w:rStyle w:val="Strong"/>
          <w:color w:val="000000" w:themeColor="text1"/>
          <w:sz w:val="28"/>
          <w:szCs w:val="28"/>
          <w:bdr w:val="none" w:sz="0" w:space="0" w:color="auto" w:frame="1"/>
        </w:rPr>
        <w:t xml:space="preserve">Nguyên tắc </w:t>
      </w:r>
      <w:r w:rsidR="000D2792" w:rsidRPr="00C230A1">
        <w:rPr>
          <w:rStyle w:val="Strong"/>
          <w:color w:val="000000" w:themeColor="text1"/>
          <w:sz w:val="28"/>
          <w:szCs w:val="28"/>
          <w:bdr w:val="none" w:sz="0" w:space="0" w:color="auto" w:frame="1"/>
        </w:rPr>
        <w:t xml:space="preserve">thực hiện </w:t>
      </w:r>
      <w:r w:rsidR="003A6A7A" w:rsidRPr="00C230A1">
        <w:rPr>
          <w:rStyle w:val="Strong"/>
          <w:color w:val="000000" w:themeColor="text1"/>
          <w:sz w:val="28"/>
          <w:szCs w:val="28"/>
          <w:bdr w:val="none" w:sz="0" w:space="0" w:color="auto" w:frame="1"/>
        </w:rPr>
        <w:t>xây dựng Quy chế chi tiêu nội bộ</w:t>
      </w:r>
    </w:p>
    <w:p w:rsidR="00C60FCC"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Trên cơ sở thu, chi tài chính theo quy định hiện hành của Nhà nước và trên nguyên tắc bảo đảm chi phí và có tích lũy, trường vận dụng điều chỉnh, bổ sung một số chế độ, định mức chi cho phù hợp với t</w:t>
      </w:r>
      <w:r w:rsidR="00C60FCC" w:rsidRPr="00C230A1">
        <w:rPr>
          <w:color w:val="000000" w:themeColor="text1"/>
          <w:sz w:val="28"/>
          <w:szCs w:val="28"/>
        </w:rPr>
        <w:t>hực tế hoạt động của nhà trường:</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3.1. Chi tiêu tài chính</w:t>
      </w:r>
      <w:r w:rsidR="000B0F8D" w:rsidRPr="00C230A1">
        <w:rPr>
          <w:color w:val="000000" w:themeColor="text1"/>
          <w:sz w:val="28"/>
          <w:szCs w:val="28"/>
        </w:rPr>
        <w:t xml:space="preserve"> phù hợp với nhiệm vụ </w:t>
      </w:r>
      <w:r w:rsidRPr="00C230A1">
        <w:rPr>
          <w:color w:val="000000" w:themeColor="text1"/>
          <w:sz w:val="28"/>
          <w:szCs w:val="28"/>
        </w:rPr>
        <w:t xml:space="preserve">của nhà trường nhằm tăng cường công tác quản lý, đảm bảo hoàn thành nhiệm vụ được giao, sử dụng kinh phí có hiệu quả, tiết kiệm, tạo điều kiện để mọi người, mọi </w:t>
      </w:r>
      <w:r w:rsidR="00C60FCC" w:rsidRPr="00C230A1">
        <w:rPr>
          <w:color w:val="000000" w:themeColor="text1"/>
          <w:sz w:val="28"/>
          <w:szCs w:val="28"/>
        </w:rPr>
        <w:t>bộ phận hoàn thành tốt nhiệm vụ;</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3.2. Đảm bảo dân chủ, công khai và thực hiện trên cơ sở  hiệu quả </w:t>
      </w:r>
      <w:r w:rsidR="000B0F8D" w:rsidRPr="00C230A1">
        <w:rPr>
          <w:color w:val="000000" w:themeColor="text1"/>
          <w:sz w:val="28"/>
          <w:szCs w:val="28"/>
        </w:rPr>
        <w:t>và chất lượng giảng dạy</w:t>
      </w:r>
      <w:r w:rsidRPr="00C230A1">
        <w:rPr>
          <w:color w:val="000000" w:themeColor="text1"/>
          <w:sz w:val="28"/>
          <w:szCs w:val="28"/>
        </w:rPr>
        <w:t xml:space="preserve"> của cá nhân</w:t>
      </w:r>
      <w:r w:rsidR="00F07521" w:rsidRPr="00C230A1">
        <w:rPr>
          <w:color w:val="000000" w:themeColor="text1"/>
          <w:sz w:val="28"/>
          <w:szCs w:val="28"/>
        </w:rPr>
        <w:t xml:space="preserve">. Cán bộ, công chức, viên chức </w:t>
      </w:r>
      <w:r w:rsidRPr="00C230A1">
        <w:rPr>
          <w:color w:val="000000" w:themeColor="text1"/>
          <w:sz w:val="28"/>
          <w:szCs w:val="28"/>
        </w:rPr>
        <w:t xml:space="preserve">có trách nhiệm hoàn thành định mức </w:t>
      </w:r>
      <w:r w:rsidR="000B0F8D" w:rsidRPr="00C230A1">
        <w:rPr>
          <w:color w:val="000000" w:themeColor="text1"/>
          <w:sz w:val="28"/>
          <w:szCs w:val="28"/>
        </w:rPr>
        <w:t>công việc</w:t>
      </w:r>
      <w:r w:rsidRPr="00C230A1">
        <w:rPr>
          <w:color w:val="000000" w:themeColor="text1"/>
          <w:sz w:val="28"/>
          <w:szCs w:val="28"/>
        </w:rPr>
        <w:t xml:space="preserve"> theo đúng các văn bản pháp quy hiện hành của Nhà nước, của Ngành và của trường</w:t>
      </w:r>
      <w:r w:rsidR="00C60FCC" w:rsidRPr="00C230A1">
        <w:rPr>
          <w:color w:val="000000" w:themeColor="text1"/>
          <w:sz w:val="28"/>
          <w:szCs w:val="28"/>
        </w:rPr>
        <w:t>;</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3.3. Hỗ trợ công tác đào tạo, bồi dưỡ</w:t>
      </w:r>
      <w:r w:rsidR="000B0F8D" w:rsidRPr="00C230A1">
        <w:rPr>
          <w:color w:val="000000" w:themeColor="text1"/>
          <w:sz w:val="28"/>
          <w:szCs w:val="28"/>
        </w:rPr>
        <w:t>ng cán bộ, công chức, viên chức</w:t>
      </w:r>
      <w:r w:rsidRPr="00C230A1">
        <w:rPr>
          <w:color w:val="000000" w:themeColor="text1"/>
          <w:sz w:val="28"/>
          <w:szCs w:val="28"/>
        </w:rPr>
        <w:t>, thi đua khen thưởng và các hoạt động khác nhằm độ</w:t>
      </w:r>
      <w:r w:rsidR="000B0F8D" w:rsidRPr="00C230A1">
        <w:rPr>
          <w:color w:val="000000" w:themeColor="text1"/>
          <w:sz w:val="28"/>
          <w:szCs w:val="28"/>
        </w:rPr>
        <w:t xml:space="preserve">ng viên, khích lệ CB- CC-VC </w:t>
      </w:r>
      <w:r w:rsidRPr="00C230A1">
        <w:rPr>
          <w:color w:val="000000" w:themeColor="text1"/>
          <w:sz w:val="28"/>
          <w:szCs w:val="28"/>
        </w:rPr>
        <w:t>phấn đấu hoàn thành tốt nhiệm vụ và t</w:t>
      </w:r>
      <w:r w:rsidR="000B0F8D" w:rsidRPr="00C230A1">
        <w:rPr>
          <w:color w:val="000000" w:themeColor="text1"/>
          <w:sz w:val="28"/>
          <w:szCs w:val="28"/>
        </w:rPr>
        <w:t xml:space="preserve">ăng thu nhập cho CB-CCVC </w:t>
      </w:r>
      <w:r w:rsidR="00C60FCC" w:rsidRPr="00C230A1">
        <w:rPr>
          <w:color w:val="000000" w:themeColor="text1"/>
          <w:sz w:val="28"/>
          <w:szCs w:val="28"/>
        </w:rPr>
        <w:t>trong trường;</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3.4. Các định mức, chế độ không có trong quy chế chi tiêu nội bộ này thì thực hiện theo quy định hiện hành củ</w:t>
      </w:r>
      <w:r w:rsidR="00C60FCC" w:rsidRPr="00C230A1">
        <w:rPr>
          <w:color w:val="000000" w:themeColor="text1"/>
          <w:sz w:val="28"/>
          <w:szCs w:val="28"/>
        </w:rPr>
        <w:t>a Nhà nước và cấp có thẩm quyền;</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3.5. Quy chế chi tiêu nội bộ, tùy theo tình hình thực tế và khả năng tài chính của trường trong năm mà nhà trường sẽ điều chỉnh, bổ sung cho phù</w:t>
      </w:r>
      <w:r w:rsidR="00C60FCC" w:rsidRPr="00C230A1">
        <w:rPr>
          <w:color w:val="000000" w:themeColor="text1"/>
          <w:sz w:val="28"/>
          <w:szCs w:val="28"/>
        </w:rPr>
        <w:t xml:space="preserve"> hợp;</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3.6. Các quyết định cuối cùng được thông </w:t>
      </w:r>
      <w:r w:rsidR="00C60FCC" w:rsidRPr="00C230A1">
        <w:rPr>
          <w:color w:val="000000" w:themeColor="text1"/>
          <w:sz w:val="28"/>
          <w:szCs w:val="28"/>
        </w:rPr>
        <w:t>qua Hội đồng sư phạm nhà trường;</w:t>
      </w:r>
    </w:p>
    <w:p w:rsidR="000B0F8D" w:rsidRPr="00C230A1" w:rsidRDefault="00D51C53" w:rsidP="000F2807">
      <w:pPr>
        <w:pStyle w:val="NormalWeb"/>
        <w:shd w:val="clear" w:color="auto" w:fill="FFFFFF"/>
        <w:spacing w:before="120" w:beforeAutospacing="0" w:after="120" w:afterAutospacing="0"/>
        <w:ind w:firstLine="720"/>
        <w:jc w:val="both"/>
        <w:textAlignment w:val="baseline"/>
        <w:rPr>
          <w:rStyle w:val="Strong"/>
          <w:color w:val="000000" w:themeColor="text1"/>
          <w:sz w:val="28"/>
          <w:szCs w:val="28"/>
          <w:u w:val="single"/>
          <w:bdr w:val="none" w:sz="0" w:space="0" w:color="auto" w:frame="1"/>
        </w:rPr>
      </w:pPr>
      <w:r w:rsidRPr="00C230A1">
        <w:rPr>
          <w:color w:val="000000" w:themeColor="text1"/>
          <w:sz w:val="28"/>
          <w:szCs w:val="28"/>
        </w:rPr>
        <w:t>3.7.</w:t>
      </w:r>
      <w:r w:rsidR="003A6A7A" w:rsidRPr="00C230A1">
        <w:rPr>
          <w:color w:val="000000" w:themeColor="text1"/>
          <w:sz w:val="28"/>
          <w:szCs w:val="28"/>
        </w:rPr>
        <w:t xml:space="preserve"> Trước khi ban hành quy chế, lãnh đạo trường, BCH Công đoàn đã kiểm tra rà soát và xem xét lại quy định, quy trình ban hành quyết định</w:t>
      </w:r>
      <w:r w:rsidR="00804D48" w:rsidRPr="00C230A1">
        <w:rPr>
          <w:color w:val="000000" w:themeColor="text1"/>
          <w:sz w:val="28"/>
          <w:szCs w:val="28"/>
        </w:rPr>
        <w:t xml:space="preserve"> Quy chế chi tiêu nội bộ năm </w:t>
      </w:r>
      <w:r w:rsidR="00E42AB3" w:rsidRPr="00C230A1">
        <w:rPr>
          <w:color w:val="000000" w:themeColor="text1"/>
          <w:sz w:val="28"/>
          <w:szCs w:val="28"/>
        </w:rPr>
        <w:t xml:space="preserve"> </w:t>
      </w:r>
      <w:r w:rsidR="002F094A" w:rsidRPr="00C230A1">
        <w:rPr>
          <w:color w:val="000000" w:themeColor="text1"/>
          <w:sz w:val="28"/>
          <w:szCs w:val="28"/>
        </w:rPr>
        <w:t>202</w:t>
      </w:r>
      <w:r w:rsidR="00AE72DC" w:rsidRPr="00C230A1">
        <w:rPr>
          <w:color w:val="000000" w:themeColor="text1"/>
          <w:sz w:val="28"/>
          <w:szCs w:val="28"/>
        </w:rPr>
        <w:t>5</w:t>
      </w:r>
      <w:r w:rsidR="003A6A7A" w:rsidRPr="00C230A1">
        <w:rPr>
          <w:color w:val="000000" w:themeColor="text1"/>
          <w:sz w:val="28"/>
          <w:szCs w:val="28"/>
        </w:rPr>
        <w:t xml:space="preserve"> thay thế Quy chế chi tiêu nội bộ năm</w:t>
      </w:r>
      <w:r w:rsidR="0020686E" w:rsidRPr="00C230A1">
        <w:rPr>
          <w:color w:val="000000" w:themeColor="text1"/>
          <w:sz w:val="28"/>
          <w:szCs w:val="28"/>
        </w:rPr>
        <w:t xml:space="preserve"> </w:t>
      </w:r>
      <w:r w:rsidR="002F094A" w:rsidRPr="00C230A1">
        <w:rPr>
          <w:color w:val="000000" w:themeColor="text1"/>
          <w:sz w:val="28"/>
          <w:szCs w:val="28"/>
        </w:rPr>
        <w:t>202</w:t>
      </w:r>
      <w:r w:rsidR="00AE72DC" w:rsidRPr="00C230A1">
        <w:rPr>
          <w:color w:val="000000" w:themeColor="text1"/>
          <w:sz w:val="28"/>
          <w:szCs w:val="28"/>
        </w:rPr>
        <w:t>4</w:t>
      </w:r>
      <w:r w:rsidR="003A6A7A" w:rsidRPr="00C230A1">
        <w:rPr>
          <w:color w:val="000000" w:themeColor="text1"/>
          <w:sz w:val="28"/>
          <w:szCs w:val="28"/>
        </w:rPr>
        <w:t>.</w:t>
      </w:r>
    </w:p>
    <w:p w:rsidR="003A6A7A" w:rsidRPr="00C230A1" w:rsidRDefault="00CF69DC"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color w:val="000000" w:themeColor="text1"/>
          <w:sz w:val="28"/>
          <w:szCs w:val="28"/>
          <w:bdr w:val="none" w:sz="0" w:space="0" w:color="auto" w:frame="1"/>
        </w:rPr>
        <w:t xml:space="preserve">4. </w:t>
      </w:r>
      <w:r w:rsidR="003A6A7A" w:rsidRPr="00C230A1">
        <w:rPr>
          <w:rStyle w:val="Strong"/>
          <w:color w:val="000000" w:themeColor="text1"/>
          <w:sz w:val="28"/>
          <w:szCs w:val="28"/>
          <w:bdr w:val="none" w:sz="0" w:space="0" w:color="auto" w:frame="1"/>
        </w:rPr>
        <w:t xml:space="preserve">Căn cứ </w:t>
      </w:r>
      <w:r w:rsidR="00E21370" w:rsidRPr="00C230A1">
        <w:rPr>
          <w:rStyle w:val="Strong"/>
          <w:color w:val="000000" w:themeColor="text1"/>
          <w:sz w:val="28"/>
          <w:szCs w:val="28"/>
          <w:bdr w:val="none" w:sz="0" w:space="0" w:color="auto" w:frame="1"/>
        </w:rPr>
        <w:t>về nguyên tắc</w:t>
      </w:r>
      <w:r w:rsidR="003A6A7A" w:rsidRPr="00C230A1">
        <w:rPr>
          <w:rStyle w:val="Strong"/>
          <w:color w:val="000000" w:themeColor="text1"/>
          <w:sz w:val="28"/>
          <w:szCs w:val="28"/>
          <w:bdr w:val="none" w:sz="0" w:space="0" w:color="auto" w:frame="1"/>
        </w:rPr>
        <w:t xml:space="preserve"> để xây dựng Quy chế chi tiêu nội bộ </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w:t>
      </w:r>
      <w:r w:rsidR="00D51C53" w:rsidRPr="00C230A1">
        <w:rPr>
          <w:color w:val="000000" w:themeColor="text1"/>
          <w:sz w:val="28"/>
          <w:szCs w:val="28"/>
        </w:rPr>
        <w:t>1</w:t>
      </w:r>
      <w:r w:rsidR="00075208" w:rsidRPr="00C230A1">
        <w:rPr>
          <w:color w:val="000000" w:themeColor="text1"/>
          <w:sz w:val="28"/>
          <w:szCs w:val="28"/>
        </w:rPr>
        <w:t xml:space="preserve"> </w:t>
      </w:r>
      <w:r w:rsidRPr="00C230A1">
        <w:rPr>
          <w:color w:val="000000" w:themeColor="text1"/>
          <w:sz w:val="28"/>
          <w:szCs w:val="28"/>
        </w:rPr>
        <w:t>Nghị định số 204/2004/NĐ-CP ngày 14/12/2004 của Chính phủ về chế độ tiền lương đối với  cán bộ, công chức, viên chức và lực lượng vũ trang;</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w:t>
      </w:r>
      <w:r w:rsidR="00075208" w:rsidRPr="00C230A1">
        <w:rPr>
          <w:color w:val="000000" w:themeColor="text1"/>
          <w:sz w:val="28"/>
          <w:szCs w:val="28"/>
        </w:rPr>
        <w:t>2</w:t>
      </w:r>
      <w:r w:rsidR="00D51C53" w:rsidRPr="00C230A1">
        <w:rPr>
          <w:color w:val="000000" w:themeColor="text1"/>
          <w:sz w:val="28"/>
          <w:szCs w:val="28"/>
        </w:rPr>
        <w:t>.</w:t>
      </w:r>
      <w:r w:rsidR="009B7C9C" w:rsidRPr="00C230A1">
        <w:rPr>
          <w:color w:val="000000" w:themeColor="text1"/>
          <w:sz w:val="28"/>
          <w:szCs w:val="28"/>
        </w:rPr>
        <w:t xml:space="preserve"> </w:t>
      </w:r>
      <w:r w:rsidR="00075208" w:rsidRPr="00C230A1">
        <w:rPr>
          <w:color w:val="000000" w:themeColor="text1"/>
          <w:sz w:val="28"/>
          <w:szCs w:val="28"/>
        </w:rPr>
        <w:t>T</w:t>
      </w:r>
      <w:r w:rsidRPr="00C230A1">
        <w:rPr>
          <w:color w:val="000000" w:themeColor="text1"/>
          <w:sz w:val="28"/>
          <w:szCs w:val="28"/>
        </w:rPr>
        <w:t>hông tư Liên tịch số 01/2006/TTLT-BGD&amp;ĐT-BNV-BTC ngày 23/01/2006 về việc Hướng dẫn thực hiện Quyết định số 244/2005/QĐ-TTg ngày 06/10/2005 của Thủ tướng Chính phủ về chế độ phụ cấp ưu đãi đối với nhà giáo đang trực tiếp giảng dạy trong các cơ sở giáo dục công lập;</w:t>
      </w:r>
    </w:p>
    <w:p w:rsidR="0020686E" w:rsidRPr="00C230A1" w:rsidRDefault="0020686E"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w:t>
      </w:r>
      <w:r w:rsidR="00075208" w:rsidRPr="00C230A1">
        <w:rPr>
          <w:color w:val="000000" w:themeColor="text1"/>
          <w:sz w:val="28"/>
          <w:szCs w:val="28"/>
        </w:rPr>
        <w:t>3</w:t>
      </w:r>
      <w:r w:rsidR="00D51C53" w:rsidRPr="00C230A1">
        <w:rPr>
          <w:color w:val="000000" w:themeColor="text1"/>
          <w:sz w:val="28"/>
          <w:szCs w:val="28"/>
        </w:rPr>
        <w:t>.</w:t>
      </w:r>
      <w:r w:rsidR="00075208" w:rsidRPr="00C230A1">
        <w:rPr>
          <w:color w:val="000000" w:themeColor="text1"/>
          <w:sz w:val="28"/>
          <w:szCs w:val="28"/>
        </w:rPr>
        <w:t xml:space="preserve"> </w:t>
      </w:r>
      <w:r w:rsidRPr="00C230A1">
        <w:rPr>
          <w:color w:val="000000" w:themeColor="text1"/>
          <w:sz w:val="28"/>
          <w:szCs w:val="28"/>
        </w:rPr>
        <w:t xml:space="preserve"> Thông tư liên tịch số 07/2009/TTLT-BGDĐT-BNV ngày 15/4/2009 của liên bộ Giáo dục  và Đào tạo – Bộ nội vụ </w:t>
      </w:r>
      <w:bookmarkStart w:id="0" w:name="loai_1_name"/>
      <w:r w:rsidRPr="00C230A1">
        <w:rPr>
          <w:color w:val="000000" w:themeColor="text1"/>
          <w:sz w:val="28"/>
          <w:szCs w:val="28"/>
        </w:rPr>
        <w:t>hướng dẫn thực hiện quyền tự chủ, tự chịu trách nhiệm về thực hiện nhiệm vụ, tổ chức bộ máy, biên chế đối với đơn vị sự nghiệp công lập Giáo dục và Đào tạo;</w:t>
      </w:r>
      <w:bookmarkEnd w:id="0"/>
    </w:p>
    <w:p w:rsidR="0020686E" w:rsidRPr="00C230A1" w:rsidRDefault="0020686E"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w:t>
      </w:r>
      <w:r w:rsidR="00075208" w:rsidRPr="00C230A1">
        <w:rPr>
          <w:color w:val="000000" w:themeColor="text1"/>
          <w:sz w:val="28"/>
          <w:szCs w:val="28"/>
        </w:rPr>
        <w:t>4</w:t>
      </w:r>
      <w:r w:rsidR="00D51C53" w:rsidRPr="00C230A1">
        <w:rPr>
          <w:color w:val="000000" w:themeColor="text1"/>
          <w:sz w:val="28"/>
          <w:szCs w:val="28"/>
        </w:rPr>
        <w:t>.</w:t>
      </w:r>
      <w:r w:rsidR="00075208" w:rsidRPr="00C230A1">
        <w:rPr>
          <w:color w:val="000000" w:themeColor="text1"/>
          <w:sz w:val="28"/>
          <w:szCs w:val="28"/>
        </w:rPr>
        <w:t xml:space="preserve"> </w:t>
      </w:r>
      <w:r w:rsidRPr="00C230A1">
        <w:rPr>
          <w:color w:val="000000" w:themeColor="text1"/>
          <w:sz w:val="28"/>
          <w:szCs w:val="28"/>
        </w:rPr>
        <w:t xml:space="preserve"> Thông tư số 141/2011/TT-BTC ngày 20 tháng 10 năm 2011 của Bộ trưởng Bộ Tài chính Quy định về chế độ thanh toán tiền nghỉ phép hàng năm đối với cán bộ, công chức, viên chức, lao động hợp đồng làm việc trong các cơ quan nhà nước và đơn vị sự nghiệp công lập;</w:t>
      </w:r>
    </w:p>
    <w:p w:rsidR="003A6A7A" w:rsidRPr="00C230A1" w:rsidRDefault="003A6A7A" w:rsidP="00AE72DC">
      <w:pPr>
        <w:spacing w:before="120" w:after="120"/>
        <w:ind w:firstLine="720"/>
        <w:jc w:val="both"/>
        <w:rPr>
          <w:color w:val="000000" w:themeColor="text1"/>
          <w:sz w:val="28"/>
          <w:szCs w:val="28"/>
        </w:rPr>
      </w:pPr>
      <w:r w:rsidRPr="00C230A1">
        <w:rPr>
          <w:color w:val="000000" w:themeColor="text1"/>
          <w:sz w:val="28"/>
          <w:szCs w:val="28"/>
        </w:rPr>
        <w:t>4.</w:t>
      </w:r>
      <w:r w:rsidR="00075208" w:rsidRPr="00C230A1">
        <w:rPr>
          <w:color w:val="000000" w:themeColor="text1"/>
          <w:sz w:val="28"/>
          <w:szCs w:val="28"/>
        </w:rPr>
        <w:t>5</w:t>
      </w:r>
      <w:r w:rsidR="00D51C53" w:rsidRPr="00C230A1">
        <w:rPr>
          <w:color w:val="000000" w:themeColor="text1"/>
          <w:sz w:val="28"/>
          <w:szCs w:val="28"/>
        </w:rPr>
        <w:t>.</w:t>
      </w:r>
      <w:r w:rsidR="00075208" w:rsidRPr="00C230A1">
        <w:rPr>
          <w:color w:val="000000" w:themeColor="text1"/>
          <w:sz w:val="28"/>
          <w:szCs w:val="28"/>
        </w:rPr>
        <w:t xml:space="preserve"> </w:t>
      </w:r>
      <w:r w:rsidR="00AE72DC" w:rsidRPr="00C230A1">
        <w:rPr>
          <w:color w:val="000000" w:themeColor="text1"/>
          <w:sz w:val="28"/>
          <w:szCs w:val="28"/>
        </w:rPr>
        <w:t>Căn cứ vào Điều lệ trường trung học cơ sở, trường trung học phổ thông và trường phổ thông có nhiều cấp học của Bộ Giáo dục và Đào tạo ban hành theo Thông tư số 32/2020/TT-BGDĐT ngày 15/9/2020;</w:t>
      </w:r>
    </w:p>
    <w:p w:rsidR="002F4F66" w:rsidRPr="00C230A1" w:rsidRDefault="002F4F66" w:rsidP="000F2807">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w:t>
      </w:r>
      <w:r w:rsidR="00075208" w:rsidRPr="00C230A1">
        <w:rPr>
          <w:rStyle w:val="Strong"/>
          <w:b w:val="0"/>
          <w:color w:val="000000" w:themeColor="text1"/>
          <w:sz w:val="28"/>
          <w:szCs w:val="28"/>
          <w:bdr w:val="none" w:sz="0" w:space="0" w:color="auto" w:frame="1"/>
        </w:rPr>
        <w:t>6</w:t>
      </w:r>
      <w:r w:rsidR="00D51C53" w:rsidRPr="00C230A1">
        <w:rPr>
          <w:rStyle w:val="Strong"/>
          <w:b w:val="0"/>
          <w:color w:val="000000" w:themeColor="text1"/>
          <w:sz w:val="28"/>
          <w:szCs w:val="28"/>
          <w:bdr w:val="none" w:sz="0" w:space="0" w:color="auto" w:frame="1"/>
        </w:rPr>
        <w:t>.</w:t>
      </w:r>
      <w:r w:rsidRPr="00C230A1">
        <w:rPr>
          <w:rStyle w:val="Strong"/>
          <w:b w:val="0"/>
          <w:color w:val="000000" w:themeColor="text1"/>
          <w:sz w:val="28"/>
          <w:szCs w:val="28"/>
          <w:bdr w:val="none" w:sz="0" w:space="0" w:color="auto" w:frame="1"/>
        </w:rPr>
        <w:t xml:space="preserve"> </w:t>
      </w:r>
      <w:r w:rsidR="00075208" w:rsidRPr="00C230A1">
        <w:rPr>
          <w:rStyle w:val="Strong"/>
          <w:b w:val="0"/>
          <w:color w:val="000000" w:themeColor="text1"/>
          <w:sz w:val="28"/>
          <w:szCs w:val="28"/>
          <w:bdr w:val="none" w:sz="0" w:space="0" w:color="auto" w:frame="1"/>
        </w:rPr>
        <w:t xml:space="preserve"> </w:t>
      </w:r>
      <w:r w:rsidRPr="00C230A1">
        <w:rPr>
          <w:rStyle w:val="Strong"/>
          <w:b w:val="0"/>
          <w:color w:val="000000" w:themeColor="text1"/>
          <w:sz w:val="28"/>
          <w:szCs w:val="28"/>
          <w:bdr w:val="none" w:sz="0" w:space="0" w:color="auto" w:frame="1"/>
        </w:rPr>
        <w:t>Theo quyết định 51/2021/QĐTTg ngày 16/11/2012 quy định về chế độ bồi dưỡng, và chế độ trang phục đối với giáo viên giản dạy thể dục thể thao;</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color w:val="000000" w:themeColor="text1"/>
          <w:sz w:val="28"/>
          <w:szCs w:val="28"/>
        </w:rPr>
        <w:t>4.7</w:t>
      </w:r>
      <w:r w:rsidR="00D51C53" w:rsidRPr="00C230A1">
        <w:rPr>
          <w:color w:val="000000" w:themeColor="text1"/>
          <w:sz w:val="28"/>
          <w:szCs w:val="28"/>
        </w:rPr>
        <w:t>.</w:t>
      </w:r>
      <w:r w:rsidRPr="00C230A1">
        <w:rPr>
          <w:color w:val="000000" w:themeColor="text1"/>
          <w:sz w:val="28"/>
          <w:szCs w:val="28"/>
        </w:rPr>
        <w:t xml:space="preserve"> Thông tư số 57/2014/TT-BTC ngày 6 tháng 5 năm 2014 của Bộ trưởng Bộ Tài chính Quy định sửa đổi, bổ sung một số điều Thông tư 141/2011/TT quy định về chế độ thanh toán tiền nghỉ phép hàng năm đối với cán bộ, công chức, viên chức, lao động hợp đồng làm việc trong các cơ quan nhà nước và đơn vị sự nghiệp công lập;</w:t>
      </w:r>
    </w:p>
    <w:p w:rsidR="00A775E0" w:rsidRPr="00C230A1" w:rsidRDefault="00E916E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w:t>
      </w:r>
      <w:r w:rsidR="00075208" w:rsidRPr="00C230A1">
        <w:rPr>
          <w:color w:val="000000" w:themeColor="text1"/>
          <w:sz w:val="28"/>
          <w:szCs w:val="28"/>
        </w:rPr>
        <w:t>8</w:t>
      </w:r>
      <w:r w:rsidR="00D51C53" w:rsidRPr="00C230A1">
        <w:rPr>
          <w:color w:val="000000" w:themeColor="text1"/>
          <w:sz w:val="28"/>
          <w:szCs w:val="28"/>
        </w:rPr>
        <w:t>.</w:t>
      </w:r>
      <w:r w:rsidR="00075208" w:rsidRPr="00C230A1">
        <w:rPr>
          <w:color w:val="000000" w:themeColor="text1"/>
          <w:sz w:val="28"/>
          <w:szCs w:val="28"/>
        </w:rPr>
        <w:t xml:space="preserve"> </w:t>
      </w:r>
      <w:r w:rsidR="002F4F66" w:rsidRPr="00C230A1">
        <w:rPr>
          <w:color w:val="000000" w:themeColor="text1"/>
          <w:sz w:val="28"/>
          <w:szCs w:val="28"/>
        </w:rPr>
        <w:t xml:space="preserve">Thực hiện theo Thông tư số 40/2017/TT-BTC ngày 28/04/2017 của Bộ Tài chính quy định chế độ công tác phí, chế độ hội nghị; </w:t>
      </w:r>
      <w:r w:rsidR="00E838A5" w:rsidRPr="00C230A1">
        <w:rPr>
          <w:color w:val="000000" w:themeColor="text1"/>
          <w:sz w:val="28"/>
          <w:szCs w:val="28"/>
        </w:rPr>
        <w:t xml:space="preserve">và Căn cứ vào nghị quyết số 03/2018/NQ-HĐND ngày 20/07/2018 về mức chi công tác phí, chi hội nghị trên địa bàn tỉnh Bình Dương  </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4.9</w:t>
      </w:r>
      <w:r w:rsidR="00D51C53" w:rsidRPr="00C230A1">
        <w:rPr>
          <w:color w:val="000000" w:themeColor="text1"/>
          <w:sz w:val="28"/>
          <w:szCs w:val="28"/>
        </w:rPr>
        <w:t xml:space="preserve">. </w:t>
      </w:r>
      <w:r w:rsidRPr="00C230A1">
        <w:rPr>
          <w:color w:val="000000" w:themeColor="text1"/>
          <w:sz w:val="28"/>
          <w:szCs w:val="28"/>
        </w:rPr>
        <w:t xml:space="preserve">Thông tư số 28/2009/TT-BGDĐT ngày 21 tháng 10 năm 2009 của Bộ GD&amp;ĐT về việc Ban hành Quy định chế độ làm việc đối với giáo viên;  </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shd w:val="clear" w:color="auto" w:fill="FFFFFF"/>
        </w:rPr>
        <w:t>Ngày 09 tháng 6 năm 2017, Bộ Giáo dục - Đào tạo ban hành Thông tư số 15/2017/TT-BGDĐT sửa đổi, bổ sung một số điều của quy định chế độ làm việc đối với giáo viên phổ thông ban hành kèm theo Thông tư số 28/2009/TT-BGDĐT ngày 21/10/2009 của Bộ trưởng Bộ Giáo dục và Đào tạo</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4.10</w:t>
      </w:r>
      <w:r w:rsidR="00D51C53" w:rsidRPr="00C230A1">
        <w:rPr>
          <w:color w:val="000000" w:themeColor="text1"/>
          <w:sz w:val="28"/>
          <w:szCs w:val="28"/>
        </w:rPr>
        <w:t xml:space="preserve">. </w:t>
      </w:r>
      <w:r w:rsidRPr="00C230A1">
        <w:rPr>
          <w:color w:val="000000" w:themeColor="text1"/>
          <w:sz w:val="28"/>
          <w:szCs w:val="28"/>
        </w:rPr>
        <w:t>Quyết định về đào tạo, bồi dưỡng</w:t>
      </w:r>
    </w:p>
    <w:p w:rsidR="00075208" w:rsidRPr="00C230A1" w:rsidRDefault="00075208" w:rsidP="000F2807">
      <w:pPr>
        <w:spacing w:before="120" w:after="120"/>
        <w:ind w:firstLine="720"/>
        <w:jc w:val="both"/>
        <w:rPr>
          <w:color w:val="000000" w:themeColor="text1"/>
          <w:sz w:val="28"/>
          <w:szCs w:val="28"/>
        </w:rPr>
      </w:pPr>
      <w:r w:rsidRPr="00C230A1">
        <w:rPr>
          <w:color w:val="000000" w:themeColor="text1"/>
          <w:sz w:val="28"/>
          <w:szCs w:val="28"/>
        </w:rPr>
        <w:t>Căn cứ vào Nghị quyết số 05/2019 /NQ-HĐND ngày 31/07/2019 của Hội đồng Nhân Dân Tỉnh Bình Dương về việc ban hành qui định về  chính sách thu hút, chế độ hỗ trợ đào tạo, bồi dưỡng nâng cao chất lượng nguồn nhân lực Tỉnh Bình Dương.</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color w:val="000000" w:themeColor="text1"/>
          <w:sz w:val="28"/>
          <w:szCs w:val="28"/>
        </w:rPr>
        <w:t>4.11</w:t>
      </w:r>
      <w:r w:rsidR="00D51C53" w:rsidRPr="00C230A1">
        <w:rPr>
          <w:color w:val="000000" w:themeColor="text1"/>
          <w:sz w:val="28"/>
          <w:szCs w:val="28"/>
        </w:rPr>
        <w:t>.</w:t>
      </w:r>
      <w:r w:rsidR="008B30EC" w:rsidRPr="00C230A1">
        <w:rPr>
          <w:color w:val="000000" w:themeColor="text1"/>
          <w:sz w:val="28"/>
          <w:szCs w:val="28"/>
        </w:rPr>
        <w:t xml:space="preserve"> </w:t>
      </w:r>
      <w:r w:rsidR="00AE72DC" w:rsidRPr="00C230A1">
        <w:rPr>
          <w:rStyle w:val="Strong"/>
          <w:b w:val="0"/>
          <w:color w:val="000000" w:themeColor="text1"/>
          <w:sz w:val="28"/>
          <w:szCs w:val="28"/>
          <w:bdr w:val="none" w:sz="0" w:space="0" w:color="auto" w:frame="1"/>
        </w:rPr>
        <w:t xml:space="preserve">Thực hiện chi theo nghị quyết </w:t>
      </w:r>
      <w:r w:rsidRPr="00C230A1">
        <w:rPr>
          <w:rStyle w:val="Strong"/>
          <w:b w:val="0"/>
          <w:color w:val="000000" w:themeColor="text1"/>
          <w:sz w:val="28"/>
          <w:szCs w:val="28"/>
          <w:bdr w:val="none" w:sz="0" w:space="0" w:color="auto" w:frame="1"/>
        </w:rPr>
        <w:t>số 07/2019/NQ-HĐND ngày  31/7/2019 của Hội đồng nhân tỉnh Bình Dương quy định về chế độ, chính sách hỗ trợ đối với công chức, viên chức, học sinh, sin</w:t>
      </w:r>
      <w:r w:rsidR="00755DED" w:rsidRPr="00C230A1">
        <w:rPr>
          <w:rStyle w:val="Strong"/>
          <w:b w:val="0"/>
          <w:color w:val="000000" w:themeColor="text1"/>
          <w:sz w:val="28"/>
          <w:szCs w:val="28"/>
          <w:bdr w:val="none" w:sz="0" w:space="0" w:color="auto" w:frame="1"/>
        </w:rPr>
        <w:t>h viên  ngành Giáo dục Đào tạo</w:t>
      </w:r>
      <w:r w:rsidRPr="00C230A1">
        <w:rPr>
          <w:rStyle w:val="Strong"/>
          <w:b w:val="0"/>
          <w:color w:val="000000" w:themeColor="text1"/>
          <w:sz w:val="28"/>
          <w:szCs w:val="28"/>
          <w:bdr w:val="none" w:sz="0" w:space="0" w:color="auto" w:frame="1"/>
        </w:rPr>
        <w:t xml:space="preserve"> nghề nghiệp tỉnh Bình Dương;</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4.12</w:t>
      </w:r>
      <w:r w:rsidR="00D51C53" w:rsidRPr="00C230A1">
        <w:rPr>
          <w:color w:val="000000" w:themeColor="text1"/>
          <w:sz w:val="28"/>
          <w:szCs w:val="28"/>
        </w:rPr>
        <w:t>.</w:t>
      </w:r>
      <w:r w:rsidR="00AD65AD" w:rsidRPr="00C230A1">
        <w:rPr>
          <w:color w:val="000000" w:themeColor="text1"/>
          <w:sz w:val="28"/>
          <w:szCs w:val="28"/>
        </w:rPr>
        <w:t xml:space="preserve"> </w:t>
      </w:r>
      <w:r w:rsidRPr="00C230A1">
        <w:rPr>
          <w:color w:val="000000" w:themeColor="text1"/>
          <w:sz w:val="28"/>
          <w:szCs w:val="28"/>
        </w:rPr>
        <w:t>Thực hiện theo nghị định 81/2021/NĐ-CP có hiệu lưc ngày 15/10/2021 quy định về cơ chế thu quản lý học phí đối với cơ sở giáo dục thuộc hệ thống giáo dục quốc dân và chính sách miễn, giảm học phí, hỗ trợ chi phí học tập; giá dịch vụ trong lĩnh vực giáo dục đào tạo;</w:t>
      </w:r>
    </w:p>
    <w:p w:rsidR="00075208" w:rsidRPr="00C230A1" w:rsidRDefault="00075208" w:rsidP="000F2807">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color w:val="000000" w:themeColor="text1"/>
          <w:sz w:val="28"/>
          <w:szCs w:val="28"/>
        </w:rPr>
        <w:t>4.13</w:t>
      </w:r>
      <w:r w:rsidR="00D51C53" w:rsidRPr="00C230A1">
        <w:rPr>
          <w:color w:val="000000" w:themeColor="text1"/>
          <w:sz w:val="28"/>
          <w:szCs w:val="28"/>
        </w:rPr>
        <w:t>.</w:t>
      </w:r>
      <w:r w:rsidRPr="00C230A1">
        <w:rPr>
          <w:color w:val="000000" w:themeColor="text1"/>
          <w:sz w:val="28"/>
          <w:szCs w:val="28"/>
        </w:rPr>
        <w:t xml:space="preserve"> Thông tư số 02/2011/TT-BNV ngày 24/01/2011 của Bộ Nội vụ về việc Hướng dẫn thực hiện Nghị định số 42/2010/NĐ-CP ngày 15/4/2010 của </w:t>
      </w:r>
      <w:r w:rsidRPr="00C230A1">
        <w:rPr>
          <w:color w:val="000000" w:themeColor="text1"/>
          <w:sz w:val="28"/>
          <w:szCs w:val="28"/>
        </w:rPr>
        <w:lastRenderedPageBreak/>
        <w:t>Chính phủ quy định chi tiết thi hành một số điều của Luật Thi đua, Khen thưởng và Luật sửa đổi, bổ sung một số điều của Luật Thi đua, Khen thưởng;</w:t>
      </w:r>
    </w:p>
    <w:p w:rsidR="00075208" w:rsidRPr="00C230A1" w:rsidRDefault="00075208" w:rsidP="000F2807">
      <w:pPr>
        <w:spacing w:before="120" w:after="120"/>
        <w:ind w:firstLine="720"/>
        <w:jc w:val="both"/>
        <w:rPr>
          <w:color w:val="000000" w:themeColor="text1"/>
          <w:sz w:val="28"/>
          <w:szCs w:val="28"/>
        </w:rPr>
      </w:pPr>
      <w:r w:rsidRPr="00C230A1">
        <w:rPr>
          <w:color w:val="000000" w:themeColor="text1"/>
          <w:sz w:val="28"/>
          <w:szCs w:val="28"/>
        </w:rPr>
        <w:t>4.14</w:t>
      </w:r>
      <w:r w:rsidR="00D51C53" w:rsidRPr="00C230A1">
        <w:rPr>
          <w:color w:val="000000" w:themeColor="text1"/>
          <w:sz w:val="28"/>
          <w:szCs w:val="28"/>
        </w:rPr>
        <w:t>.</w:t>
      </w:r>
      <w:r w:rsidRPr="00C230A1">
        <w:rPr>
          <w:color w:val="000000" w:themeColor="text1"/>
          <w:sz w:val="28"/>
          <w:szCs w:val="28"/>
        </w:rPr>
        <w:t xml:space="preserve">  Căn Cứ </w:t>
      </w:r>
      <w:r w:rsidR="00AE72DC" w:rsidRPr="00C230A1">
        <w:rPr>
          <w:color w:val="000000" w:themeColor="text1"/>
          <w:sz w:val="28"/>
          <w:szCs w:val="28"/>
        </w:rPr>
        <w:t>vào</w:t>
      </w:r>
      <w:r w:rsidRPr="00C230A1">
        <w:rPr>
          <w:color w:val="000000" w:themeColor="text1"/>
          <w:sz w:val="28"/>
          <w:szCs w:val="28"/>
        </w:rPr>
        <w:t xml:space="preserve"> nghị định số 77/2021/NĐ-CP về việc quy định chế độ phụ cấp thâm niên nhà giáo ngày 01 tháng 08 năm 2021</w:t>
      </w:r>
    </w:p>
    <w:p w:rsidR="00075208" w:rsidRPr="00C230A1" w:rsidRDefault="000F2807" w:rsidP="000F2807">
      <w:pPr>
        <w:spacing w:before="120" w:after="120"/>
        <w:ind w:firstLine="720"/>
        <w:jc w:val="both"/>
        <w:rPr>
          <w:color w:val="000000" w:themeColor="text1"/>
          <w:sz w:val="28"/>
          <w:szCs w:val="28"/>
        </w:rPr>
      </w:pPr>
      <w:r w:rsidRPr="00C230A1">
        <w:rPr>
          <w:color w:val="000000" w:themeColor="text1"/>
          <w:sz w:val="28"/>
          <w:szCs w:val="28"/>
        </w:rPr>
        <w:t>Căn cứ vào</w:t>
      </w:r>
      <w:r w:rsidR="00075208" w:rsidRPr="00C230A1">
        <w:rPr>
          <w:color w:val="000000" w:themeColor="text1"/>
          <w:sz w:val="28"/>
          <w:szCs w:val="28"/>
        </w:rPr>
        <w:t xml:space="preserve"> nghị định số 54/2021/NĐ-CP về  chế độ phụ cấp thâm niên nhà giáo ngày 04 tháng 07 năm 2021. </w:t>
      </w:r>
    </w:p>
    <w:p w:rsidR="00075208" w:rsidRPr="00C230A1" w:rsidRDefault="00075208" w:rsidP="000F2807">
      <w:pPr>
        <w:spacing w:before="120" w:after="120"/>
        <w:ind w:firstLine="720"/>
        <w:jc w:val="both"/>
        <w:rPr>
          <w:color w:val="000000" w:themeColor="text1"/>
          <w:sz w:val="28"/>
          <w:szCs w:val="28"/>
        </w:rPr>
      </w:pPr>
      <w:r w:rsidRPr="00C230A1">
        <w:rPr>
          <w:color w:val="000000" w:themeColor="text1"/>
          <w:sz w:val="28"/>
          <w:szCs w:val="28"/>
        </w:rPr>
        <w:t>4.15</w:t>
      </w:r>
      <w:r w:rsidR="00D51C53" w:rsidRPr="00C230A1">
        <w:rPr>
          <w:color w:val="000000" w:themeColor="text1"/>
          <w:sz w:val="28"/>
          <w:szCs w:val="28"/>
        </w:rPr>
        <w:t>.</w:t>
      </w:r>
      <w:r w:rsidRPr="00C230A1">
        <w:rPr>
          <w:color w:val="000000" w:themeColor="text1"/>
          <w:sz w:val="28"/>
          <w:szCs w:val="28"/>
        </w:rPr>
        <w:t xml:space="preserve">  </w:t>
      </w:r>
      <w:r w:rsidRPr="00C230A1">
        <w:rPr>
          <w:color w:val="000000" w:themeColor="text1"/>
          <w:sz w:val="28"/>
          <w:szCs w:val="28"/>
          <w:lang w:val="vi-VN"/>
        </w:rPr>
        <w:t xml:space="preserve">Nghị định số </w:t>
      </w:r>
      <w:r w:rsidRPr="00C230A1">
        <w:rPr>
          <w:color w:val="000000" w:themeColor="text1"/>
          <w:sz w:val="28"/>
          <w:szCs w:val="28"/>
        </w:rPr>
        <w:t>60</w:t>
      </w:r>
      <w:r w:rsidRPr="00C230A1">
        <w:rPr>
          <w:color w:val="000000" w:themeColor="text1"/>
          <w:sz w:val="28"/>
          <w:szCs w:val="28"/>
          <w:lang w:val="vi-VN"/>
        </w:rPr>
        <w:t>/20</w:t>
      </w:r>
      <w:r w:rsidRPr="00C230A1">
        <w:rPr>
          <w:color w:val="000000" w:themeColor="text1"/>
          <w:sz w:val="28"/>
          <w:szCs w:val="28"/>
        </w:rPr>
        <w:t>21</w:t>
      </w:r>
      <w:r w:rsidRPr="00C230A1">
        <w:rPr>
          <w:color w:val="000000" w:themeColor="text1"/>
          <w:sz w:val="28"/>
          <w:szCs w:val="28"/>
          <w:lang w:val="vi-VN"/>
        </w:rPr>
        <w:t xml:space="preserve">/NĐ-CP ngày </w:t>
      </w:r>
      <w:r w:rsidRPr="00C230A1">
        <w:rPr>
          <w:color w:val="000000" w:themeColor="text1"/>
          <w:sz w:val="28"/>
          <w:szCs w:val="28"/>
        </w:rPr>
        <w:t>21/6/2021</w:t>
      </w:r>
      <w:r w:rsidRPr="00C230A1">
        <w:rPr>
          <w:color w:val="000000" w:themeColor="text1"/>
          <w:sz w:val="28"/>
          <w:szCs w:val="28"/>
          <w:lang w:val="vi-VN"/>
        </w:rPr>
        <w:t xml:space="preserve"> của Chính phủ quy </w:t>
      </w:r>
      <w:r w:rsidRPr="00C230A1">
        <w:rPr>
          <w:color w:val="000000" w:themeColor="text1"/>
          <w:sz w:val="28"/>
          <w:szCs w:val="28"/>
        </w:rPr>
        <w:t>cơ chế tự chủ tài chính</w:t>
      </w:r>
      <w:r w:rsidRPr="00C230A1">
        <w:rPr>
          <w:color w:val="000000" w:themeColor="text1"/>
          <w:sz w:val="28"/>
          <w:szCs w:val="28"/>
          <w:lang w:val="vi-VN"/>
        </w:rPr>
        <w:t xml:space="preserve"> đối với sự nghiệp đơn vị công lập;</w:t>
      </w:r>
    </w:p>
    <w:p w:rsidR="0020686E" w:rsidRPr="00C230A1" w:rsidRDefault="003A09F1" w:rsidP="000F2807">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rStyle w:val="Strong"/>
          <w:b w:val="0"/>
          <w:color w:val="000000" w:themeColor="text1"/>
          <w:sz w:val="28"/>
          <w:szCs w:val="28"/>
          <w:bdr w:val="none" w:sz="0" w:space="0" w:color="auto" w:frame="1"/>
        </w:rPr>
        <w:t>4.1</w:t>
      </w:r>
      <w:r w:rsidR="00075208" w:rsidRPr="00C230A1">
        <w:rPr>
          <w:rStyle w:val="Strong"/>
          <w:b w:val="0"/>
          <w:color w:val="000000" w:themeColor="text1"/>
          <w:sz w:val="28"/>
          <w:szCs w:val="28"/>
          <w:bdr w:val="none" w:sz="0" w:space="0" w:color="auto" w:frame="1"/>
        </w:rPr>
        <w:t>6</w:t>
      </w:r>
      <w:r w:rsidR="00D51C53" w:rsidRPr="00C230A1">
        <w:rPr>
          <w:rStyle w:val="Strong"/>
          <w:b w:val="0"/>
          <w:color w:val="000000" w:themeColor="text1"/>
          <w:sz w:val="28"/>
          <w:szCs w:val="28"/>
          <w:bdr w:val="none" w:sz="0" w:space="0" w:color="auto" w:frame="1"/>
        </w:rPr>
        <w:t>.</w:t>
      </w:r>
      <w:r w:rsidR="00075208" w:rsidRPr="00C230A1">
        <w:rPr>
          <w:rStyle w:val="Strong"/>
          <w:b w:val="0"/>
          <w:color w:val="000000" w:themeColor="text1"/>
          <w:sz w:val="28"/>
          <w:szCs w:val="28"/>
          <w:bdr w:val="none" w:sz="0" w:space="0" w:color="auto" w:frame="1"/>
        </w:rPr>
        <w:t xml:space="preserve">  </w:t>
      </w:r>
      <w:r w:rsidRPr="00C230A1">
        <w:rPr>
          <w:color w:val="000000" w:themeColor="text1"/>
          <w:sz w:val="28"/>
          <w:szCs w:val="28"/>
        </w:rPr>
        <w:t>Quyết định số 105/QĐ-UBND ngày 18/2/2022 của Ủy ban nhân dân huyện Dầu Tiếng về việc phân loại và giao quyền tự chủ tài chính cho các đơn vị sự nghiệp công lập trên địa bàn huyện Dầu Tiếng giai đoạn ổn định 2022-2026;</w:t>
      </w:r>
    </w:p>
    <w:p w:rsidR="003A09F1" w:rsidRPr="00C230A1" w:rsidRDefault="003A09F1"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b w:val="0"/>
          <w:color w:val="000000" w:themeColor="text1"/>
          <w:sz w:val="28"/>
          <w:szCs w:val="28"/>
          <w:bdr w:val="none" w:sz="0" w:space="0" w:color="auto" w:frame="1"/>
        </w:rPr>
        <w:t>4.1</w:t>
      </w:r>
      <w:r w:rsidR="00075208" w:rsidRPr="00C230A1">
        <w:rPr>
          <w:rStyle w:val="Strong"/>
          <w:b w:val="0"/>
          <w:color w:val="000000" w:themeColor="text1"/>
          <w:sz w:val="28"/>
          <w:szCs w:val="28"/>
          <w:bdr w:val="none" w:sz="0" w:space="0" w:color="auto" w:frame="1"/>
        </w:rPr>
        <w:t>7</w:t>
      </w:r>
      <w:r w:rsidR="00D51C53" w:rsidRPr="00C230A1">
        <w:rPr>
          <w:rStyle w:val="Strong"/>
          <w:b w:val="0"/>
          <w:color w:val="000000" w:themeColor="text1"/>
          <w:sz w:val="28"/>
          <w:szCs w:val="28"/>
          <w:bdr w:val="none" w:sz="0" w:space="0" w:color="auto" w:frame="1"/>
        </w:rPr>
        <w:t>.</w:t>
      </w:r>
      <w:r w:rsidR="00075208" w:rsidRPr="00C230A1">
        <w:rPr>
          <w:rStyle w:val="Strong"/>
          <w:b w:val="0"/>
          <w:color w:val="000000" w:themeColor="text1"/>
          <w:sz w:val="28"/>
          <w:szCs w:val="28"/>
          <w:bdr w:val="none" w:sz="0" w:space="0" w:color="auto" w:frame="1"/>
        </w:rPr>
        <w:t xml:space="preserve"> </w:t>
      </w:r>
      <w:r w:rsidRPr="00C230A1">
        <w:rPr>
          <w:rStyle w:val="Strong"/>
          <w:b w:val="0"/>
          <w:color w:val="000000" w:themeColor="text1"/>
          <w:sz w:val="28"/>
          <w:szCs w:val="28"/>
          <w:bdr w:val="none" w:sz="0" w:space="0" w:color="auto" w:frame="1"/>
        </w:rPr>
        <w:t xml:space="preserve"> Thực hiện theo nghị quyết 01/2022/NQHĐND ngày 25 tháng 4 năm 2022 của Hội đồng nhân dân tỉnh Bình Dương về việc quy định nội dung, mức chi tổ chức  các kỳ thi, hội thi trong lĩnh vực giáo dục và đào tạo trên địa bàn tỉnh Bình Dương.theo phụ lục IX về nội dung và định mức chi tổ chức các hội thi giáo viên dạy giỏi, cấp dưỡng giỏi, cán bộ quản lý giỏi, giáo viên chủ nhiệm giỏi các cấp học.</w:t>
      </w:r>
    </w:p>
    <w:p w:rsidR="0047200E" w:rsidRPr="00C230A1" w:rsidRDefault="00E916E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4.1</w:t>
      </w:r>
      <w:r w:rsidR="00075208" w:rsidRPr="00C230A1">
        <w:rPr>
          <w:color w:val="000000" w:themeColor="text1"/>
          <w:sz w:val="28"/>
          <w:szCs w:val="28"/>
        </w:rPr>
        <w:t>8</w:t>
      </w:r>
      <w:r w:rsidR="00D51C53" w:rsidRPr="00C230A1">
        <w:rPr>
          <w:color w:val="000000" w:themeColor="text1"/>
          <w:sz w:val="28"/>
          <w:szCs w:val="28"/>
        </w:rPr>
        <w:t>.</w:t>
      </w:r>
      <w:r w:rsidR="00075208" w:rsidRPr="00C230A1">
        <w:rPr>
          <w:color w:val="000000" w:themeColor="text1"/>
          <w:sz w:val="28"/>
          <w:szCs w:val="28"/>
        </w:rPr>
        <w:t xml:space="preserve"> </w:t>
      </w:r>
      <w:r w:rsidR="00172E61" w:rsidRPr="00C230A1">
        <w:rPr>
          <w:color w:val="000000" w:themeColor="text1"/>
          <w:sz w:val="28"/>
          <w:szCs w:val="28"/>
        </w:rPr>
        <w:t xml:space="preserve"> </w:t>
      </w:r>
      <w:r w:rsidR="0047200E" w:rsidRPr="00C230A1">
        <w:rPr>
          <w:color w:val="000000" w:themeColor="text1"/>
          <w:sz w:val="28"/>
          <w:szCs w:val="28"/>
        </w:rPr>
        <w:t xml:space="preserve">Căn cứ vào công văn số </w:t>
      </w:r>
      <w:r w:rsidR="00E80AD5" w:rsidRPr="00C230A1">
        <w:rPr>
          <w:color w:val="000000" w:themeColor="text1"/>
          <w:sz w:val="28"/>
          <w:szCs w:val="28"/>
        </w:rPr>
        <w:t>1367</w:t>
      </w:r>
      <w:r w:rsidR="0047200E" w:rsidRPr="00C230A1">
        <w:rPr>
          <w:color w:val="000000" w:themeColor="text1"/>
          <w:sz w:val="28"/>
          <w:szCs w:val="28"/>
        </w:rPr>
        <w:t xml:space="preserve">/SNV-CCVC ngày </w:t>
      </w:r>
      <w:r w:rsidR="00E80AD5" w:rsidRPr="00C230A1">
        <w:rPr>
          <w:color w:val="000000" w:themeColor="text1"/>
          <w:sz w:val="28"/>
          <w:szCs w:val="28"/>
        </w:rPr>
        <w:t>11</w:t>
      </w:r>
      <w:r w:rsidR="0047200E" w:rsidRPr="00C230A1">
        <w:rPr>
          <w:color w:val="000000" w:themeColor="text1"/>
          <w:sz w:val="28"/>
          <w:szCs w:val="28"/>
        </w:rPr>
        <w:t>/0</w:t>
      </w:r>
      <w:r w:rsidR="00E80AD5" w:rsidRPr="00C230A1">
        <w:rPr>
          <w:color w:val="000000" w:themeColor="text1"/>
          <w:sz w:val="28"/>
          <w:szCs w:val="28"/>
        </w:rPr>
        <w:t>7</w:t>
      </w:r>
      <w:r w:rsidR="0047200E" w:rsidRPr="00C230A1">
        <w:rPr>
          <w:color w:val="000000" w:themeColor="text1"/>
          <w:sz w:val="28"/>
          <w:szCs w:val="28"/>
        </w:rPr>
        <w:t>/202</w:t>
      </w:r>
      <w:r w:rsidR="00E80AD5" w:rsidRPr="00C230A1">
        <w:rPr>
          <w:color w:val="000000" w:themeColor="text1"/>
          <w:sz w:val="28"/>
          <w:szCs w:val="28"/>
        </w:rPr>
        <w:t>4</w:t>
      </w:r>
      <w:r w:rsidR="0047200E" w:rsidRPr="00C230A1">
        <w:rPr>
          <w:color w:val="000000" w:themeColor="text1"/>
          <w:sz w:val="28"/>
          <w:szCs w:val="28"/>
        </w:rPr>
        <w:t xml:space="preserve"> của Sở Nội vụ tỉnh Bình Dương về việc thực hiện thang bảng lương theo Bộ luật lao động từ ngày 01/07/202</w:t>
      </w:r>
      <w:r w:rsidR="00E80AD5" w:rsidRPr="00C230A1">
        <w:rPr>
          <w:color w:val="000000" w:themeColor="text1"/>
          <w:sz w:val="28"/>
          <w:szCs w:val="28"/>
        </w:rPr>
        <w:t>4</w:t>
      </w:r>
    </w:p>
    <w:p w:rsidR="00075208" w:rsidRPr="00C230A1" w:rsidRDefault="00075208" w:rsidP="000F2807">
      <w:pPr>
        <w:spacing w:before="120" w:after="120"/>
        <w:ind w:firstLine="720"/>
        <w:jc w:val="both"/>
        <w:rPr>
          <w:color w:val="000000" w:themeColor="text1"/>
          <w:sz w:val="28"/>
          <w:szCs w:val="28"/>
        </w:rPr>
      </w:pPr>
      <w:r w:rsidRPr="00C230A1">
        <w:rPr>
          <w:color w:val="000000" w:themeColor="text1"/>
          <w:sz w:val="28"/>
          <w:szCs w:val="28"/>
        </w:rPr>
        <w:t>4.19</w:t>
      </w:r>
      <w:r w:rsidR="00D51C53" w:rsidRPr="00C230A1">
        <w:rPr>
          <w:color w:val="000000" w:themeColor="text1"/>
          <w:sz w:val="28"/>
          <w:szCs w:val="28"/>
        </w:rPr>
        <w:t>.</w:t>
      </w:r>
      <w:r w:rsidRPr="00C230A1">
        <w:rPr>
          <w:color w:val="000000" w:themeColor="text1"/>
          <w:sz w:val="28"/>
          <w:szCs w:val="28"/>
        </w:rPr>
        <w:t xml:space="preserve">  </w:t>
      </w:r>
      <w:r w:rsidRPr="00C230A1">
        <w:rPr>
          <w:color w:val="000000" w:themeColor="text1"/>
          <w:sz w:val="28"/>
          <w:szCs w:val="28"/>
          <w:lang w:val="vi-VN"/>
        </w:rPr>
        <w:t xml:space="preserve">Thông tư số 56/2022/TT-BTC ngày </w:t>
      </w:r>
      <w:r w:rsidRPr="00C230A1">
        <w:rPr>
          <w:color w:val="000000" w:themeColor="text1"/>
          <w:sz w:val="28"/>
          <w:szCs w:val="28"/>
        </w:rPr>
        <w:t>16/9/2022</w:t>
      </w:r>
      <w:r w:rsidRPr="00C230A1">
        <w:rPr>
          <w:color w:val="000000" w:themeColor="text1"/>
          <w:sz w:val="28"/>
          <w:szCs w:val="28"/>
          <w:lang w:val="vi-VN"/>
        </w:rPr>
        <w:t xml:space="preserve"> hướng dẫn thực hiện Nghị định số </w:t>
      </w:r>
      <w:r w:rsidRPr="00C230A1">
        <w:rPr>
          <w:color w:val="000000" w:themeColor="text1"/>
          <w:sz w:val="28"/>
          <w:szCs w:val="28"/>
        </w:rPr>
        <w:t>60</w:t>
      </w:r>
      <w:r w:rsidRPr="00C230A1">
        <w:rPr>
          <w:color w:val="000000" w:themeColor="text1"/>
          <w:sz w:val="28"/>
          <w:szCs w:val="28"/>
          <w:lang w:val="vi-VN"/>
        </w:rPr>
        <w:t xml:space="preserve">/NĐ-CP của Chính phủ quy định quyền tự chủ, tự chịu trách nhiệm về </w:t>
      </w:r>
      <w:r w:rsidRPr="00C230A1">
        <w:rPr>
          <w:color w:val="000000" w:themeColor="text1"/>
          <w:sz w:val="28"/>
          <w:szCs w:val="28"/>
        </w:rPr>
        <w:t>hướng dẫn một số nội dung về cơ chế tự chủ tài chính của đơn vị sự nghiệp công lập xử lý tài sản, tài chính khi tổ chức lại, giải thể đơn vị sự nghiệp công lập</w:t>
      </w:r>
      <w:r w:rsidRPr="00C230A1">
        <w:rPr>
          <w:color w:val="000000" w:themeColor="text1"/>
          <w:sz w:val="28"/>
          <w:szCs w:val="28"/>
          <w:lang w:val="vi-VN"/>
        </w:rPr>
        <w:t>;</w:t>
      </w:r>
    </w:p>
    <w:p w:rsidR="003A09F1" w:rsidRPr="00C230A1" w:rsidRDefault="003A09F1"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4.</w:t>
      </w:r>
      <w:r w:rsidR="00DB566B" w:rsidRPr="00C230A1">
        <w:rPr>
          <w:color w:val="000000" w:themeColor="text1"/>
          <w:sz w:val="28"/>
          <w:szCs w:val="28"/>
        </w:rPr>
        <w:t>20</w:t>
      </w:r>
      <w:r w:rsidRPr="00C230A1">
        <w:rPr>
          <w:color w:val="000000" w:themeColor="text1"/>
          <w:sz w:val="28"/>
          <w:szCs w:val="28"/>
        </w:rPr>
        <w:t>. Nghị Quyết 01/2023/NQ-HĐND của HĐND tỉnh Bình Dương  ngày 19/5/2023 quy định các khoản thu và mức thu các dịch vụ, hổ trợ hoạt động của cơ sở giáo dục mầm non, giáo dục phổ thổng công lập trên địa bàn tỉnh Bình Dương,...</w:t>
      </w:r>
    </w:p>
    <w:p w:rsidR="0080770C" w:rsidRPr="00C230A1" w:rsidRDefault="00E838A5" w:rsidP="0080770C">
      <w:pPr>
        <w:pStyle w:val="NormalWeb"/>
        <w:shd w:val="clear" w:color="auto" w:fill="FFFFFF"/>
        <w:spacing w:before="120" w:beforeAutospacing="0" w:after="120" w:afterAutospacing="0"/>
        <w:ind w:firstLine="720"/>
        <w:textAlignment w:val="baseline"/>
        <w:rPr>
          <w:rStyle w:val="Strong"/>
          <w:b w:val="0"/>
          <w:bCs w:val="0"/>
          <w:color w:val="000000" w:themeColor="text1"/>
          <w:sz w:val="28"/>
          <w:szCs w:val="28"/>
        </w:rPr>
      </w:pPr>
      <w:r w:rsidRPr="00C230A1">
        <w:rPr>
          <w:color w:val="000000" w:themeColor="text1"/>
          <w:sz w:val="28"/>
          <w:szCs w:val="28"/>
        </w:rPr>
        <w:t>4.</w:t>
      </w:r>
      <w:r w:rsidR="003A09F1" w:rsidRPr="00C230A1">
        <w:rPr>
          <w:color w:val="000000" w:themeColor="text1"/>
          <w:sz w:val="28"/>
          <w:szCs w:val="28"/>
        </w:rPr>
        <w:t>2</w:t>
      </w:r>
      <w:r w:rsidR="00D802C7" w:rsidRPr="00C230A1">
        <w:rPr>
          <w:color w:val="000000" w:themeColor="text1"/>
          <w:sz w:val="28"/>
          <w:szCs w:val="28"/>
        </w:rPr>
        <w:t>1</w:t>
      </w:r>
      <w:r w:rsidR="00A22893" w:rsidRPr="00C230A1">
        <w:rPr>
          <w:color w:val="000000" w:themeColor="text1"/>
          <w:sz w:val="28"/>
          <w:szCs w:val="28"/>
        </w:rPr>
        <w:t>.</w:t>
      </w:r>
      <w:r w:rsidRPr="00C230A1">
        <w:rPr>
          <w:color w:val="000000" w:themeColor="text1"/>
          <w:sz w:val="28"/>
          <w:szCs w:val="28"/>
        </w:rPr>
        <w:t xml:space="preserve"> </w:t>
      </w:r>
      <w:r w:rsidR="0080770C" w:rsidRPr="00C230A1">
        <w:rPr>
          <w:color w:val="000000" w:themeColor="text1"/>
          <w:sz w:val="28"/>
          <w:szCs w:val="28"/>
        </w:rPr>
        <w:t xml:space="preserve">Công văn số </w:t>
      </w:r>
      <w:r w:rsidR="001B2ED5" w:rsidRPr="00C230A1">
        <w:rPr>
          <w:color w:val="000000" w:themeColor="text1"/>
          <w:sz w:val="28"/>
          <w:szCs w:val="28"/>
        </w:rPr>
        <w:t>260</w:t>
      </w:r>
      <w:r w:rsidR="0080770C" w:rsidRPr="00C230A1">
        <w:rPr>
          <w:color w:val="000000" w:themeColor="text1"/>
          <w:sz w:val="28"/>
          <w:szCs w:val="28"/>
        </w:rPr>
        <w:t>3/SGDĐT-KHTC ngày 18/09/2024 của Sở giáo dục và Đào tạo tỉnh Bình Dương về việc hướng dẫn thu , sử dụng học phí và các khoản thu dịch vụ phục vụ giáo dục năm học 2024-2025 của các cơ sở giáo dục công lập;</w:t>
      </w:r>
    </w:p>
    <w:p w:rsidR="002218C8" w:rsidRPr="00C230A1" w:rsidRDefault="0080770C" w:rsidP="00E80AD5">
      <w:pPr>
        <w:pStyle w:val="NormalWeb"/>
        <w:shd w:val="clear" w:color="auto" w:fill="FFFFFF"/>
        <w:spacing w:before="120" w:beforeAutospacing="0" w:after="120" w:afterAutospacing="0"/>
        <w:ind w:firstLine="720"/>
        <w:textAlignment w:val="baseline"/>
        <w:rPr>
          <w:rStyle w:val="fontstyle01"/>
          <w:rFonts w:ascii="Times New Roman" w:hAnsi="Times New Roman"/>
          <w:color w:val="000000" w:themeColor="text1"/>
        </w:rPr>
      </w:pPr>
      <w:r w:rsidRPr="00C230A1">
        <w:rPr>
          <w:color w:val="000000" w:themeColor="text1"/>
          <w:sz w:val="28"/>
          <w:szCs w:val="28"/>
        </w:rPr>
        <w:t xml:space="preserve">4.22. </w:t>
      </w:r>
      <w:r w:rsidR="00E80AD5" w:rsidRPr="00C230A1">
        <w:rPr>
          <w:color w:val="000000" w:themeColor="text1"/>
          <w:sz w:val="28"/>
          <w:szCs w:val="28"/>
        </w:rPr>
        <w:t>Căn cứ vào công văn số 2744/UBND-VX</w:t>
      </w:r>
      <w:r w:rsidRPr="00C230A1">
        <w:rPr>
          <w:color w:val="000000" w:themeColor="text1"/>
          <w:sz w:val="28"/>
          <w:szCs w:val="28"/>
        </w:rPr>
        <w:t xml:space="preserve"> ngày 25/09/2024</w:t>
      </w:r>
      <w:r w:rsidR="00E80AD5" w:rsidRPr="00C230A1">
        <w:rPr>
          <w:color w:val="000000" w:themeColor="text1"/>
          <w:sz w:val="28"/>
          <w:szCs w:val="28"/>
        </w:rPr>
        <w:t xml:space="preserve"> về việc hướng dẫn thu, chi học phí và các khoản thu dịch vụ phục vụ, hỗ trợ </w:t>
      </w:r>
      <w:r w:rsidR="002218C8" w:rsidRPr="00C230A1">
        <w:rPr>
          <w:color w:val="000000" w:themeColor="text1"/>
          <w:sz w:val="28"/>
          <w:szCs w:val="28"/>
        </w:rPr>
        <w:t xml:space="preserve">hoạt động giáo dục từ năm học 2024 -2025 </w:t>
      </w:r>
      <w:r w:rsidR="00E80AD5" w:rsidRPr="00C230A1">
        <w:rPr>
          <w:rStyle w:val="fontstyle01"/>
          <w:rFonts w:ascii="Times New Roman" w:hAnsi="Times New Roman"/>
          <w:color w:val="000000" w:themeColor="text1"/>
        </w:rPr>
        <w:t xml:space="preserve"> </w:t>
      </w:r>
      <w:r w:rsidR="002218C8" w:rsidRPr="00C230A1">
        <w:rPr>
          <w:rStyle w:val="fontstyle01"/>
          <w:rFonts w:ascii="Times New Roman" w:hAnsi="Times New Roman"/>
          <w:color w:val="000000" w:themeColor="text1"/>
        </w:rPr>
        <w:t xml:space="preserve"> </w:t>
      </w:r>
    </w:p>
    <w:p w:rsidR="003A6A7A" w:rsidRPr="00C230A1" w:rsidRDefault="003A6A7A" w:rsidP="000F2807">
      <w:pPr>
        <w:pStyle w:val="NormalWeb"/>
        <w:shd w:val="clear" w:color="auto" w:fill="FFFFFF"/>
        <w:spacing w:before="120" w:beforeAutospacing="0" w:after="120" w:afterAutospacing="0"/>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Chương II</w:t>
      </w:r>
    </w:p>
    <w:p w:rsidR="00D10A66" w:rsidRPr="00C230A1" w:rsidRDefault="00D10A66" w:rsidP="000F2807">
      <w:pPr>
        <w:pStyle w:val="NormalWeb"/>
        <w:shd w:val="clear" w:color="auto" w:fill="FFFFFF"/>
        <w:spacing w:before="120" w:beforeAutospacing="0" w:after="120" w:afterAutospacing="0"/>
        <w:jc w:val="center"/>
        <w:textAlignment w:val="baseline"/>
        <w:rPr>
          <w:color w:val="000000" w:themeColor="text1"/>
          <w:sz w:val="28"/>
          <w:szCs w:val="28"/>
        </w:rPr>
      </w:pPr>
      <w:r w:rsidRPr="00C230A1">
        <w:rPr>
          <w:rStyle w:val="Strong"/>
          <w:color w:val="000000" w:themeColor="text1"/>
          <w:sz w:val="28"/>
          <w:szCs w:val="28"/>
          <w:bdr w:val="none" w:sz="0" w:space="0" w:color="auto" w:frame="1"/>
        </w:rPr>
        <w:t>QUY ĐỊNH NỘI DUNG QUY CHẾ CHI TIÊU NỘI BỘ</w:t>
      </w:r>
      <w:r w:rsidR="00900464" w:rsidRPr="00C230A1">
        <w:rPr>
          <w:rStyle w:val="Strong"/>
          <w:color w:val="000000" w:themeColor="text1"/>
          <w:sz w:val="28"/>
          <w:szCs w:val="28"/>
          <w:bdr w:val="none" w:sz="0" w:space="0" w:color="auto" w:frame="1"/>
        </w:rPr>
        <w:t>, TỔ CHỨC BỘ MÁY, BIÊN CHẾ</w:t>
      </w:r>
    </w:p>
    <w:p w:rsidR="00D10A66" w:rsidRPr="00C230A1" w:rsidRDefault="00CF69DC" w:rsidP="000F2807">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lastRenderedPageBreak/>
        <w:t>1.</w:t>
      </w:r>
      <w:r w:rsidR="00D10A66" w:rsidRPr="00C230A1">
        <w:rPr>
          <w:rStyle w:val="Strong"/>
          <w:color w:val="000000" w:themeColor="text1"/>
          <w:sz w:val="28"/>
          <w:szCs w:val="28"/>
          <w:bdr w:val="none" w:sz="0" w:space="0" w:color="auto" w:frame="1"/>
        </w:rPr>
        <w:t xml:space="preserve"> Về tổ chức bộ máy</w:t>
      </w:r>
      <w:r w:rsidR="005D7BB5" w:rsidRPr="00C230A1">
        <w:rPr>
          <w:rStyle w:val="Strong"/>
          <w:color w:val="000000" w:themeColor="text1"/>
          <w:sz w:val="28"/>
          <w:szCs w:val="28"/>
          <w:bdr w:val="none" w:sz="0" w:space="0" w:color="auto" w:frame="1"/>
        </w:rPr>
        <w:t xml:space="preserve"> </w:t>
      </w:r>
    </w:p>
    <w:p w:rsidR="00AD0AEF" w:rsidRPr="00C230A1" w:rsidRDefault="00AD0AEF" w:rsidP="000F2807">
      <w:pPr>
        <w:pStyle w:val="NormalWeb"/>
        <w:shd w:val="clear" w:color="auto" w:fill="FFFFFF"/>
        <w:spacing w:before="120" w:beforeAutospacing="0" w:after="120" w:afterAutospacing="0"/>
        <w:ind w:firstLine="720"/>
        <w:jc w:val="both"/>
        <w:rPr>
          <w:color w:val="000000" w:themeColor="text1"/>
          <w:sz w:val="28"/>
          <w:szCs w:val="28"/>
        </w:rPr>
      </w:pPr>
      <w:r w:rsidRPr="00C230A1">
        <w:rPr>
          <w:color w:val="000000" w:themeColor="text1"/>
          <w:sz w:val="28"/>
          <w:szCs w:val="28"/>
        </w:rPr>
        <w:t>Nhà trường có cơ cấu tổ chức đảm bảo các yêu cầu về cơ cấu tổ chức quy định tại Điều lệ trường</w:t>
      </w:r>
      <w:r w:rsidR="009F3BA9" w:rsidRPr="00C230A1">
        <w:rPr>
          <w:color w:val="000000" w:themeColor="text1"/>
          <w:sz w:val="28"/>
          <w:szCs w:val="28"/>
        </w:rPr>
        <w:t>Trung học cơ sở</w:t>
      </w:r>
      <w:r w:rsidR="005D7BB5" w:rsidRPr="00C230A1">
        <w:rPr>
          <w:color w:val="000000" w:themeColor="text1"/>
          <w:sz w:val="28"/>
          <w:szCs w:val="28"/>
        </w:rPr>
        <w:t xml:space="preserve"> </w:t>
      </w:r>
      <w:r w:rsidRPr="00C230A1">
        <w:rPr>
          <w:color w:val="000000" w:themeColor="text1"/>
          <w:sz w:val="28"/>
          <w:szCs w:val="28"/>
        </w:rPr>
        <w:t>và phù hợp với điều kiện, quy mô của trường, bao gồm:</w:t>
      </w:r>
    </w:p>
    <w:p w:rsidR="00AD0AEF" w:rsidRPr="00C230A1" w:rsidRDefault="009F3BA9" w:rsidP="000F2807">
      <w:pPr>
        <w:pStyle w:val="NormalWeb"/>
        <w:shd w:val="clear" w:color="auto" w:fill="FFFFFF"/>
        <w:spacing w:before="120" w:beforeAutospacing="0" w:after="120" w:afterAutospacing="0"/>
        <w:ind w:firstLine="720"/>
        <w:jc w:val="both"/>
        <w:rPr>
          <w:color w:val="000000" w:themeColor="text1"/>
          <w:sz w:val="28"/>
          <w:szCs w:val="28"/>
        </w:rPr>
      </w:pPr>
      <w:r w:rsidRPr="00C230A1">
        <w:rPr>
          <w:color w:val="000000" w:themeColor="text1"/>
          <w:sz w:val="28"/>
          <w:szCs w:val="28"/>
        </w:rPr>
        <w:t>1</w:t>
      </w:r>
      <w:r w:rsidR="00AD0AEF" w:rsidRPr="00C230A1">
        <w:rPr>
          <w:color w:val="000000" w:themeColor="text1"/>
          <w:sz w:val="28"/>
          <w:szCs w:val="28"/>
        </w:rPr>
        <w:t>. Hiệu trưởng và các phó hiệu trưởng;</w:t>
      </w:r>
    </w:p>
    <w:p w:rsidR="00AD0AEF" w:rsidRPr="00C230A1" w:rsidRDefault="009F3BA9" w:rsidP="000F2807">
      <w:pPr>
        <w:pStyle w:val="NormalWeb"/>
        <w:shd w:val="clear" w:color="auto" w:fill="FFFFFF"/>
        <w:spacing w:before="120" w:beforeAutospacing="0" w:after="120" w:afterAutospacing="0"/>
        <w:ind w:firstLine="720"/>
        <w:jc w:val="both"/>
        <w:rPr>
          <w:color w:val="000000" w:themeColor="text1"/>
          <w:sz w:val="28"/>
          <w:szCs w:val="28"/>
        </w:rPr>
      </w:pPr>
      <w:r w:rsidRPr="00C230A1">
        <w:rPr>
          <w:color w:val="000000" w:themeColor="text1"/>
          <w:sz w:val="28"/>
          <w:szCs w:val="28"/>
        </w:rPr>
        <w:t>2</w:t>
      </w:r>
      <w:r w:rsidR="00AD0AEF" w:rsidRPr="00C230A1">
        <w:rPr>
          <w:color w:val="000000" w:themeColor="text1"/>
          <w:sz w:val="28"/>
          <w:szCs w:val="28"/>
        </w:rPr>
        <w:t>. Tổ chuyên môn;</w:t>
      </w:r>
    </w:p>
    <w:p w:rsidR="00AD0AEF" w:rsidRPr="00C230A1" w:rsidRDefault="009F3BA9" w:rsidP="000F2807">
      <w:pPr>
        <w:pStyle w:val="NormalWeb"/>
        <w:shd w:val="clear" w:color="auto" w:fill="FFFFFF"/>
        <w:spacing w:before="120" w:beforeAutospacing="0" w:after="120" w:afterAutospacing="0"/>
        <w:ind w:firstLine="720"/>
        <w:jc w:val="both"/>
        <w:rPr>
          <w:color w:val="000000" w:themeColor="text1"/>
          <w:sz w:val="28"/>
          <w:szCs w:val="28"/>
        </w:rPr>
      </w:pPr>
      <w:r w:rsidRPr="00C230A1">
        <w:rPr>
          <w:color w:val="000000" w:themeColor="text1"/>
          <w:sz w:val="28"/>
          <w:szCs w:val="28"/>
        </w:rPr>
        <w:t>3</w:t>
      </w:r>
      <w:r w:rsidR="00AD0AEF" w:rsidRPr="00C230A1">
        <w:rPr>
          <w:color w:val="000000" w:themeColor="text1"/>
          <w:sz w:val="28"/>
          <w:szCs w:val="28"/>
        </w:rPr>
        <w:t>. Tổ văn phòng;</w:t>
      </w:r>
    </w:p>
    <w:p w:rsidR="00AD0AEF" w:rsidRPr="00C230A1" w:rsidRDefault="009F3BA9" w:rsidP="000F2807">
      <w:pPr>
        <w:pStyle w:val="NormalWeb"/>
        <w:shd w:val="clear" w:color="auto" w:fill="FFFFFF"/>
        <w:spacing w:before="120" w:beforeAutospacing="0" w:after="120" w:afterAutospacing="0"/>
        <w:ind w:firstLine="720"/>
        <w:jc w:val="both"/>
        <w:rPr>
          <w:color w:val="000000" w:themeColor="text1"/>
          <w:sz w:val="28"/>
          <w:szCs w:val="28"/>
        </w:rPr>
      </w:pPr>
      <w:r w:rsidRPr="00C230A1">
        <w:rPr>
          <w:color w:val="000000" w:themeColor="text1"/>
          <w:sz w:val="28"/>
          <w:szCs w:val="28"/>
        </w:rPr>
        <w:t>4</w:t>
      </w:r>
      <w:r w:rsidR="00AD0AEF" w:rsidRPr="00C230A1">
        <w:rPr>
          <w:color w:val="000000" w:themeColor="text1"/>
          <w:sz w:val="28"/>
          <w:szCs w:val="28"/>
        </w:rPr>
        <w:t>. Tổ chức đoàn thể;</w:t>
      </w:r>
    </w:p>
    <w:p w:rsidR="00AD0AEF" w:rsidRPr="00C230A1" w:rsidRDefault="009F3BA9" w:rsidP="000F2807">
      <w:pPr>
        <w:pStyle w:val="NormalWeb"/>
        <w:shd w:val="clear" w:color="auto" w:fill="FFFFFF"/>
        <w:spacing w:before="120" w:beforeAutospacing="0" w:after="120" w:afterAutospacing="0"/>
        <w:ind w:firstLine="720"/>
        <w:jc w:val="both"/>
        <w:rPr>
          <w:rStyle w:val="Strong"/>
          <w:color w:val="000000" w:themeColor="text1"/>
          <w:sz w:val="28"/>
          <w:szCs w:val="28"/>
          <w:bdr w:val="none" w:sz="0" w:space="0" w:color="auto" w:frame="1"/>
        </w:rPr>
      </w:pPr>
      <w:r w:rsidRPr="00C230A1">
        <w:rPr>
          <w:color w:val="000000" w:themeColor="text1"/>
          <w:sz w:val="28"/>
          <w:szCs w:val="28"/>
        </w:rPr>
        <w:t>5</w:t>
      </w:r>
      <w:r w:rsidR="00AD0AEF" w:rsidRPr="00C230A1">
        <w:rPr>
          <w:color w:val="000000" w:themeColor="text1"/>
          <w:sz w:val="28"/>
          <w:szCs w:val="28"/>
        </w:rPr>
        <w:t>. Các nhóm, lớp.</w:t>
      </w:r>
    </w:p>
    <w:p w:rsidR="00AC6E1B" w:rsidRPr="00C230A1" w:rsidRDefault="00CF69DC" w:rsidP="000F2807">
      <w:pPr>
        <w:spacing w:before="120" w:after="120"/>
        <w:ind w:firstLine="720"/>
        <w:jc w:val="both"/>
        <w:rPr>
          <w:rStyle w:val="Strong"/>
          <w:b w:val="0"/>
          <w:bCs w:val="0"/>
          <w:color w:val="000000" w:themeColor="text1"/>
          <w:sz w:val="28"/>
          <w:szCs w:val="28"/>
        </w:rPr>
      </w:pPr>
      <w:r w:rsidRPr="00C230A1">
        <w:rPr>
          <w:b/>
          <w:color w:val="000000" w:themeColor="text1"/>
          <w:sz w:val="28"/>
          <w:szCs w:val="28"/>
        </w:rPr>
        <w:t xml:space="preserve">2. </w:t>
      </w:r>
      <w:r w:rsidR="00AC6E1B" w:rsidRPr="00C230A1">
        <w:rPr>
          <w:b/>
          <w:color w:val="000000" w:themeColor="text1"/>
          <w:sz w:val="28"/>
          <w:szCs w:val="28"/>
        </w:rPr>
        <w:t>Về biên chế</w:t>
      </w:r>
    </w:p>
    <w:p w:rsidR="003A6A7A"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1. Tổng số CB, GV, CNV năm </w:t>
      </w:r>
      <w:r w:rsidR="00C96C60" w:rsidRPr="00C230A1">
        <w:rPr>
          <w:color w:val="000000" w:themeColor="text1"/>
          <w:sz w:val="28"/>
          <w:szCs w:val="28"/>
        </w:rPr>
        <w:t xml:space="preserve"> </w:t>
      </w:r>
      <w:r w:rsidR="00804D48" w:rsidRPr="00C230A1">
        <w:rPr>
          <w:color w:val="000000" w:themeColor="text1"/>
          <w:sz w:val="28"/>
          <w:szCs w:val="28"/>
        </w:rPr>
        <w:t xml:space="preserve"> 202</w:t>
      </w:r>
      <w:r w:rsidR="009B7C9C" w:rsidRPr="00C230A1">
        <w:rPr>
          <w:color w:val="000000" w:themeColor="text1"/>
          <w:sz w:val="28"/>
          <w:szCs w:val="28"/>
        </w:rPr>
        <w:t>4</w:t>
      </w:r>
      <w:r w:rsidRPr="00C230A1">
        <w:rPr>
          <w:color w:val="000000" w:themeColor="text1"/>
          <w:sz w:val="28"/>
          <w:szCs w:val="28"/>
        </w:rPr>
        <w:t xml:space="preserve">: </w:t>
      </w:r>
      <w:r w:rsidR="009C2D6A" w:rsidRPr="00C230A1">
        <w:rPr>
          <w:color w:val="000000" w:themeColor="text1"/>
          <w:sz w:val="28"/>
          <w:szCs w:val="28"/>
        </w:rPr>
        <w:t>3</w:t>
      </w:r>
      <w:r w:rsidR="00D77CE2" w:rsidRPr="00C230A1">
        <w:rPr>
          <w:color w:val="000000" w:themeColor="text1"/>
          <w:sz w:val="28"/>
          <w:szCs w:val="28"/>
        </w:rPr>
        <w:t>2</w:t>
      </w:r>
      <w:r w:rsidR="00D60FF2" w:rsidRPr="00C230A1">
        <w:rPr>
          <w:color w:val="000000" w:themeColor="text1"/>
          <w:sz w:val="28"/>
          <w:szCs w:val="28"/>
        </w:rPr>
        <w:t xml:space="preserve"> </w:t>
      </w:r>
      <w:r w:rsidR="00AC6379" w:rsidRPr="00C230A1">
        <w:rPr>
          <w:color w:val="000000" w:themeColor="text1"/>
          <w:sz w:val="28"/>
          <w:szCs w:val="28"/>
        </w:rPr>
        <w:t>người.</w:t>
      </w:r>
    </w:p>
    <w:p w:rsidR="009B7C9C"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Trong đó:  </w:t>
      </w:r>
    </w:p>
    <w:p w:rsidR="009B7C9C" w:rsidRPr="00C230A1" w:rsidRDefault="003A6A7A" w:rsidP="009B7C9C">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C728CB" w:rsidRPr="00C230A1">
        <w:rPr>
          <w:color w:val="000000" w:themeColor="text1"/>
          <w:sz w:val="28"/>
          <w:szCs w:val="28"/>
        </w:rPr>
        <w:t>Chức vụ Hi</w:t>
      </w:r>
      <w:r w:rsidR="00AC6379" w:rsidRPr="00C230A1">
        <w:rPr>
          <w:color w:val="000000" w:themeColor="text1"/>
          <w:sz w:val="28"/>
          <w:szCs w:val="28"/>
        </w:rPr>
        <w:t>ệu trưởng và Phó hiệu trưởng</w:t>
      </w:r>
      <w:r w:rsidRPr="00C230A1">
        <w:rPr>
          <w:color w:val="000000" w:themeColor="text1"/>
          <w:sz w:val="28"/>
          <w:szCs w:val="28"/>
        </w:rPr>
        <w:t xml:space="preserve">: </w:t>
      </w:r>
      <w:r w:rsidR="009C2D6A" w:rsidRPr="00C230A1">
        <w:rPr>
          <w:color w:val="000000" w:themeColor="text1"/>
          <w:sz w:val="28"/>
          <w:szCs w:val="28"/>
        </w:rPr>
        <w:t>2</w:t>
      </w:r>
      <w:r w:rsidRPr="00C230A1">
        <w:rPr>
          <w:color w:val="000000" w:themeColor="text1"/>
          <w:sz w:val="28"/>
          <w:szCs w:val="28"/>
        </w:rPr>
        <w:t xml:space="preserve"> người.</w:t>
      </w:r>
    </w:p>
    <w:p w:rsidR="009B7C9C"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 Giáo viên:</w:t>
      </w:r>
      <w:r w:rsidR="00192D89" w:rsidRPr="00C230A1">
        <w:rPr>
          <w:color w:val="000000" w:themeColor="text1"/>
          <w:sz w:val="28"/>
          <w:szCs w:val="28"/>
        </w:rPr>
        <w:t xml:space="preserve">  2</w:t>
      </w:r>
      <w:r w:rsidR="00171EBD" w:rsidRPr="00C230A1">
        <w:rPr>
          <w:color w:val="000000" w:themeColor="text1"/>
          <w:sz w:val="28"/>
          <w:szCs w:val="28"/>
        </w:rPr>
        <w:t>1</w:t>
      </w:r>
      <w:r w:rsidR="00F5530F" w:rsidRPr="00C230A1">
        <w:rPr>
          <w:color w:val="000000" w:themeColor="text1"/>
          <w:sz w:val="28"/>
          <w:szCs w:val="28"/>
        </w:rPr>
        <w:t xml:space="preserve"> người </w:t>
      </w:r>
    </w:p>
    <w:p w:rsidR="00AC6379"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Nhân viên: </w:t>
      </w:r>
      <w:r w:rsidR="00D77CE2" w:rsidRPr="00C230A1">
        <w:rPr>
          <w:color w:val="000000" w:themeColor="text1"/>
          <w:sz w:val="28"/>
          <w:szCs w:val="28"/>
        </w:rPr>
        <w:t>9</w:t>
      </w:r>
      <w:r w:rsidRPr="00C230A1">
        <w:rPr>
          <w:color w:val="000000" w:themeColor="text1"/>
          <w:sz w:val="28"/>
          <w:szCs w:val="28"/>
        </w:rPr>
        <w:t xml:space="preserve"> người trong đó </w:t>
      </w:r>
      <w:r w:rsidR="0034732D" w:rsidRPr="00C230A1">
        <w:rPr>
          <w:color w:val="000000" w:themeColor="text1"/>
          <w:sz w:val="28"/>
          <w:szCs w:val="28"/>
        </w:rPr>
        <w:t>NV</w:t>
      </w:r>
      <w:r w:rsidRPr="00C230A1">
        <w:rPr>
          <w:color w:val="000000" w:themeColor="text1"/>
          <w:sz w:val="28"/>
          <w:szCs w:val="28"/>
        </w:rPr>
        <w:t xml:space="preserve"> hợp đồng </w:t>
      </w:r>
      <w:r w:rsidR="00AC6379" w:rsidRPr="00C230A1">
        <w:rPr>
          <w:color w:val="000000" w:themeColor="text1"/>
          <w:sz w:val="28"/>
          <w:szCs w:val="28"/>
        </w:rPr>
        <w:t xml:space="preserve">theo Nghị định </w:t>
      </w:r>
      <w:r w:rsidR="009B7C9C" w:rsidRPr="00C230A1">
        <w:rPr>
          <w:color w:val="000000" w:themeColor="text1"/>
          <w:sz w:val="28"/>
          <w:szCs w:val="28"/>
        </w:rPr>
        <w:t>111</w:t>
      </w:r>
      <w:r w:rsidR="00AC6379" w:rsidRPr="00C230A1">
        <w:rPr>
          <w:color w:val="000000" w:themeColor="text1"/>
          <w:sz w:val="28"/>
          <w:szCs w:val="28"/>
        </w:rPr>
        <w:t xml:space="preserve"> là</w:t>
      </w:r>
      <w:r w:rsidR="009C2D6A" w:rsidRPr="00C230A1">
        <w:rPr>
          <w:color w:val="000000" w:themeColor="text1"/>
          <w:sz w:val="28"/>
          <w:szCs w:val="28"/>
        </w:rPr>
        <w:t xml:space="preserve"> </w:t>
      </w:r>
      <w:r w:rsidR="00D77CE2" w:rsidRPr="00C230A1">
        <w:rPr>
          <w:color w:val="000000" w:themeColor="text1"/>
          <w:sz w:val="28"/>
          <w:szCs w:val="28"/>
        </w:rPr>
        <w:t>4</w:t>
      </w:r>
      <w:r w:rsidRPr="00C230A1">
        <w:rPr>
          <w:color w:val="000000" w:themeColor="text1"/>
          <w:sz w:val="28"/>
          <w:szCs w:val="28"/>
        </w:rPr>
        <w:t xml:space="preserve"> người</w:t>
      </w:r>
      <w:r w:rsidR="00AC6379" w:rsidRPr="00C230A1">
        <w:rPr>
          <w:color w:val="000000" w:themeColor="text1"/>
          <w:sz w:val="28"/>
          <w:szCs w:val="28"/>
        </w:rPr>
        <w:t>.</w:t>
      </w:r>
      <w:r w:rsidR="0086770D" w:rsidRPr="00C230A1">
        <w:rPr>
          <w:color w:val="000000" w:themeColor="text1"/>
          <w:sz w:val="28"/>
          <w:szCs w:val="28"/>
        </w:rPr>
        <w:t xml:space="preserve"> </w:t>
      </w:r>
      <w:r w:rsidR="00CA0E28" w:rsidRPr="00C230A1">
        <w:rPr>
          <w:color w:val="000000" w:themeColor="text1"/>
          <w:sz w:val="28"/>
          <w:szCs w:val="28"/>
        </w:rPr>
        <w:t xml:space="preserve"> </w:t>
      </w:r>
    </w:p>
    <w:p w:rsidR="00953885" w:rsidRPr="00C230A1" w:rsidRDefault="003A6A7A"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2. </w:t>
      </w:r>
      <w:r w:rsidR="00953885" w:rsidRPr="00C230A1">
        <w:rPr>
          <w:color w:val="000000" w:themeColor="text1"/>
          <w:sz w:val="28"/>
          <w:szCs w:val="28"/>
        </w:rPr>
        <w:t>Quy mô trường, lớp, học sinh.</w:t>
      </w:r>
    </w:p>
    <w:p w:rsidR="003A6A7A" w:rsidRPr="00C230A1" w:rsidRDefault="00953885"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Tổng số lớp</w:t>
      </w:r>
      <w:r w:rsidR="003A6A7A" w:rsidRPr="00C230A1">
        <w:rPr>
          <w:color w:val="000000" w:themeColor="text1"/>
          <w:sz w:val="28"/>
          <w:szCs w:val="28"/>
        </w:rPr>
        <w:t xml:space="preserve"> năm học 20</w:t>
      </w:r>
      <w:r w:rsidR="002C7AEB" w:rsidRPr="00C230A1">
        <w:rPr>
          <w:color w:val="000000" w:themeColor="text1"/>
          <w:sz w:val="28"/>
          <w:szCs w:val="28"/>
        </w:rPr>
        <w:t>2</w:t>
      </w:r>
      <w:r w:rsidR="00D77CE2" w:rsidRPr="00C230A1">
        <w:rPr>
          <w:color w:val="000000" w:themeColor="text1"/>
          <w:sz w:val="28"/>
          <w:szCs w:val="28"/>
        </w:rPr>
        <w:t>4</w:t>
      </w:r>
      <w:r w:rsidR="00E91B9B" w:rsidRPr="00C230A1">
        <w:rPr>
          <w:color w:val="000000" w:themeColor="text1"/>
          <w:sz w:val="28"/>
          <w:szCs w:val="28"/>
        </w:rPr>
        <w:t>-202</w:t>
      </w:r>
      <w:r w:rsidR="00D77CE2" w:rsidRPr="00C230A1">
        <w:rPr>
          <w:color w:val="000000" w:themeColor="text1"/>
          <w:sz w:val="28"/>
          <w:szCs w:val="28"/>
        </w:rPr>
        <w:t>5</w:t>
      </w:r>
      <w:r w:rsidR="003A6A7A" w:rsidRPr="00C230A1">
        <w:rPr>
          <w:color w:val="000000" w:themeColor="text1"/>
          <w:sz w:val="28"/>
          <w:szCs w:val="28"/>
        </w:rPr>
        <w:t xml:space="preserve"> là </w:t>
      </w:r>
      <w:r w:rsidR="00CC35EF" w:rsidRPr="00C230A1">
        <w:rPr>
          <w:color w:val="000000" w:themeColor="text1"/>
          <w:sz w:val="28"/>
          <w:szCs w:val="28"/>
        </w:rPr>
        <w:t>1</w:t>
      </w:r>
      <w:r w:rsidR="00F5530F" w:rsidRPr="00C230A1">
        <w:rPr>
          <w:color w:val="000000" w:themeColor="text1"/>
          <w:sz w:val="28"/>
          <w:szCs w:val="28"/>
        </w:rPr>
        <w:t>0</w:t>
      </w:r>
      <w:r w:rsidR="00C96C60" w:rsidRPr="00C230A1">
        <w:rPr>
          <w:color w:val="000000" w:themeColor="text1"/>
          <w:sz w:val="28"/>
          <w:szCs w:val="28"/>
        </w:rPr>
        <w:t xml:space="preserve"> </w:t>
      </w:r>
      <w:r w:rsidR="003A6A7A" w:rsidRPr="00C230A1">
        <w:rPr>
          <w:color w:val="000000" w:themeColor="text1"/>
          <w:sz w:val="28"/>
          <w:szCs w:val="28"/>
        </w:rPr>
        <w:t>lớp.</w:t>
      </w:r>
    </w:p>
    <w:p w:rsidR="003A6A7A" w:rsidRPr="00C230A1" w:rsidRDefault="002C7AEB"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Tổng số học sinh năm học 202</w:t>
      </w:r>
      <w:r w:rsidR="00D77CE2" w:rsidRPr="00C230A1">
        <w:rPr>
          <w:color w:val="000000" w:themeColor="text1"/>
          <w:sz w:val="28"/>
          <w:szCs w:val="28"/>
        </w:rPr>
        <w:t>4</w:t>
      </w:r>
      <w:r w:rsidR="00E91B9B" w:rsidRPr="00C230A1">
        <w:rPr>
          <w:color w:val="000000" w:themeColor="text1"/>
          <w:sz w:val="28"/>
          <w:szCs w:val="28"/>
        </w:rPr>
        <w:t xml:space="preserve"> – 202</w:t>
      </w:r>
      <w:r w:rsidR="00D77CE2" w:rsidRPr="00C230A1">
        <w:rPr>
          <w:color w:val="000000" w:themeColor="text1"/>
          <w:sz w:val="28"/>
          <w:szCs w:val="28"/>
        </w:rPr>
        <w:t>5</w:t>
      </w:r>
      <w:r w:rsidR="003A6A7A" w:rsidRPr="00C230A1">
        <w:rPr>
          <w:color w:val="000000" w:themeColor="text1"/>
          <w:sz w:val="28"/>
          <w:szCs w:val="28"/>
        </w:rPr>
        <w:t xml:space="preserve">: </w:t>
      </w:r>
      <w:r w:rsidR="00CA0E28" w:rsidRPr="00C230A1">
        <w:rPr>
          <w:color w:val="000000" w:themeColor="text1"/>
          <w:sz w:val="28"/>
          <w:szCs w:val="28"/>
        </w:rPr>
        <w:t>3</w:t>
      </w:r>
      <w:r w:rsidR="00D77CE2" w:rsidRPr="00C230A1">
        <w:rPr>
          <w:color w:val="000000" w:themeColor="text1"/>
          <w:sz w:val="28"/>
          <w:szCs w:val="28"/>
        </w:rPr>
        <w:t>82</w:t>
      </w:r>
      <w:r w:rsidR="005D7BB5" w:rsidRPr="00C230A1">
        <w:rPr>
          <w:color w:val="000000" w:themeColor="text1"/>
          <w:sz w:val="28"/>
          <w:szCs w:val="28"/>
        </w:rPr>
        <w:t xml:space="preserve"> </w:t>
      </w:r>
      <w:r w:rsidR="003A6A7A" w:rsidRPr="00C230A1">
        <w:rPr>
          <w:color w:val="000000" w:themeColor="text1"/>
          <w:sz w:val="28"/>
          <w:szCs w:val="28"/>
        </w:rPr>
        <w:t>học sinh.</w:t>
      </w:r>
    </w:p>
    <w:p w:rsidR="000610AF" w:rsidRPr="00C230A1" w:rsidRDefault="000610AF" w:rsidP="000F2807">
      <w:pPr>
        <w:pStyle w:val="NormalWeb"/>
        <w:shd w:val="clear" w:color="auto" w:fill="FFFFFF"/>
        <w:spacing w:before="120" w:beforeAutospacing="0" w:after="120" w:afterAutospacing="0"/>
        <w:jc w:val="center"/>
        <w:textAlignment w:val="baseline"/>
        <w:rPr>
          <w:b/>
          <w:color w:val="000000" w:themeColor="text1"/>
          <w:sz w:val="28"/>
          <w:szCs w:val="28"/>
        </w:rPr>
      </w:pPr>
      <w:r w:rsidRPr="00C230A1">
        <w:rPr>
          <w:b/>
          <w:color w:val="000000" w:themeColor="text1"/>
          <w:sz w:val="28"/>
          <w:szCs w:val="28"/>
        </w:rPr>
        <w:t>Chương III</w:t>
      </w:r>
    </w:p>
    <w:p w:rsidR="000610AF" w:rsidRPr="00C230A1" w:rsidRDefault="007663E6" w:rsidP="000F2807">
      <w:pPr>
        <w:pStyle w:val="NormalWeb"/>
        <w:shd w:val="clear" w:color="auto" w:fill="FFFFFF"/>
        <w:spacing w:before="120" w:beforeAutospacing="0" w:after="120" w:afterAutospacing="0"/>
        <w:jc w:val="center"/>
        <w:textAlignment w:val="baseline"/>
        <w:rPr>
          <w:b/>
          <w:color w:val="000000" w:themeColor="text1"/>
          <w:sz w:val="28"/>
          <w:szCs w:val="28"/>
        </w:rPr>
      </w:pPr>
      <w:r w:rsidRPr="00C230A1">
        <w:rPr>
          <w:b/>
          <w:color w:val="000000" w:themeColor="text1"/>
          <w:sz w:val="28"/>
          <w:szCs w:val="28"/>
        </w:rPr>
        <w:t>QUY ĐỊNH NỘI DUNG QUY CHẾ CHI TIÊU NỘI BỘ VỀ TÀI CHÍNH</w:t>
      </w:r>
    </w:p>
    <w:p w:rsidR="00512BA8" w:rsidRPr="00C230A1" w:rsidRDefault="00AD0AEF"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Mục 1</w:t>
      </w:r>
    </w:p>
    <w:p w:rsidR="00AD0AEF" w:rsidRPr="00C230A1" w:rsidRDefault="00AD0AEF"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QUY ĐỊNH CHUNG</w:t>
      </w:r>
    </w:p>
    <w:p w:rsidR="007663E6" w:rsidRPr="00C230A1" w:rsidRDefault="00CF69DC"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1. </w:t>
      </w:r>
      <w:r w:rsidR="007663E6" w:rsidRPr="00C230A1">
        <w:rPr>
          <w:rStyle w:val="Strong"/>
          <w:color w:val="000000" w:themeColor="text1"/>
          <w:sz w:val="28"/>
          <w:szCs w:val="28"/>
          <w:bdr w:val="none" w:sz="0" w:space="0" w:color="auto" w:frame="1"/>
        </w:rPr>
        <w:t>Phân loại đơn vị sự nghiệp</w:t>
      </w:r>
    </w:p>
    <w:p w:rsidR="001B5C04" w:rsidRPr="00C230A1" w:rsidRDefault="001B5C04" w:rsidP="00940B41">
      <w:pPr>
        <w:pStyle w:val="NormalWeb"/>
        <w:shd w:val="clear" w:color="auto" w:fill="FFFFFF"/>
        <w:spacing w:before="120" w:beforeAutospacing="0" w:after="120" w:afterAutospacing="0"/>
        <w:ind w:firstLine="720"/>
        <w:jc w:val="both"/>
        <w:textAlignment w:val="baseline"/>
        <w:rPr>
          <w:color w:val="000000" w:themeColor="text1"/>
          <w:sz w:val="28"/>
          <w:szCs w:val="28"/>
          <w:shd w:val="clear" w:color="auto" w:fill="FFFFFF"/>
        </w:rPr>
      </w:pPr>
      <w:r w:rsidRPr="00C230A1">
        <w:rPr>
          <w:color w:val="000000" w:themeColor="text1"/>
          <w:sz w:val="28"/>
          <w:szCs w:val="28"/>
          <w:shd w:val="clear" w:color="auto" w:fill="FFFFFF"/>
        </w:rPr>
        <w:t>Đơn vị sự nghiệp có nguồn thu thấp, đơn vị sự nghiệp không có nguồn thu, kinh phí hoạt động thường xuyên theo chức năng, nhiệm vụ do ngân sách nhà nước bảo đảm toàn bộ kinh phí hoạt động (gọi tắt là đơn vụ sự nghiệp do ngân sách nhà nước bảo đảm toàn bộ kinh phí hoạt động).</w:t>
      </w:r>
    </w:p>
    <w:p w:rsidR="000C541A" w:rsidRPr="00C230A1" w:rsidRDefault="00CF69DC"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2. </w:t>
      </w:r>
      <w:r w:rsidR="000C541A" w:rsidRPr="00C230A1">
        <w:rPr>
          <w:rStyle w:val="Strong"/>
          <w:color w:val="000000" w:themeColor="text1"/>
          <w:sz w:val="28"/>
          <w:szCs w:val="28"/>
          <w:bdr w:val="none" w:sz="0" w:space="0" w:color="auto" w:frame="1"/>
        </w:rPr>
        <w:t>Thực hiện nghĩa vụ với ngân sách nhà nước</w:t>
      </w:r>
    </w:p>
    <w:p w:rsidR="000C541A" w:rsidRPr="00C230A1" w:rsidRDefault="000C541A"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Đơn vị sự nghiệp có các hoạt động dịch vụ phải đăng ký, kê khai, nộp đủ các loại thuế và các khoản khác (nếu có).</w:t>
      </w:r>
    </w:p>
    <w:p w:rsidR="000C541A" w:rsidRPr="00C230A1" w:rsidRDefault="00CF69DC"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3. </w:t>
      </w:r>
      <w:r w:rsidR="000C541A" w:rsidRPr="00C230A1">
        <w:rPr>
          <w:rStyle w:val="Strong"/>
          <w:color w:val="000000" w:themeColor="text1"/>
          <w:sz w:val="28"/>
          <w:szCs w:val="28"/>
          <w:bdr w:val="none" w:sz="0" w:space="0" w:color="auto" w:frame="1"/>
        </w:rPr>
        <w:t>Quả</w:t>
      </w:r>
      <w:r w:rsidR="00CC6E7B" w:rsidRPr="00C230A1">
        <w:rPr>
          <w:rStyle w:val="Strong"/>
          <w:color w:val="000000" w:themeColor="text1"/>
          <w:sz w:val="28"/>
          <w:szCs w:val="28"/>
          <w:bdr w:val="none" w:sz="0" w:space="0" w:color="auto" w:frame="1"/>
        </w:rPr>
        <w:t>n lý và sử dụng tài sản</w:t>
      </w:r>
    </w:p>
    <w:p w:rsidR="00CC6E7B" w:rsidRPr="00C230A1" w:rsidRDefault="00CC6E7B"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Đơn vị thực hiện đầu tư, mua sắm, quản lý, sử dụng tài sản  nhà nước theo quy định của Pháp luật về quản lý tài sản nhà nước tại đơn vị sự nghiệp.</w:t>
      </w:r>
    </w:p>
    <w:p w:rsidR="00FE4B04" w:rsidRPr="00C230A1" w:rsidRDefault="00FE4B04"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lastRenderedPageBreak/>
        <w:t>Toàn bộ vật tư tài sản của nhà trường được ghi chép, phản ánh trong một hệ thống sổ kế toán thống nhất duy nhất của trường (phần mềm quản lý tài sản).</w:t>
      </w:r>
    </w:p>
    <w:p w:rsidR="00FE4B04" w:rsidRPr="00C230A1" w:rsidRDefault="00FE4B04"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Việc sử dụng tài sản cố định cho các hoạt động sự nghiệp thường xuyên được phản ánh giá trị hao mòn vào sổ kế toán mỗi năm 1 lần vào tháng 12, tỷ lệ hao mòn theo quy định hiện hành cho từng đối tượng tài sản cố định.</w:t>
      </w:r>
    </w:p>
    <w:p w:rsidR="00FE4B04" w:rsidRPr="00C230A1" w:rsidRDefault="00FE4B04"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Thực hiện đúng chế độ đăng ký và báo cáo về tài sản theo quy định của Nhà nước và đáp ứng đầy đủ các yêu cầu của cơ quan có thẩm quyền về chế độ báo cáo, chế độ kiểm tra tài sản theo quy định.</w:t>
      </w:r>
    </w:p>
    <w:p w:rsidR="00CC6E7B" w:rsidRPr="00C230A1" w:rsidRDefault="00CC6E7B"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Mục 2</w:t>
      </w:r>
    </w:p>
    <w:p w:rsidR="00CC6E7B" w:rsidRPr="00C230A1" w:rsidRDefault="00CC6E7B"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QUY CHẾ CHI TIÊU NỘI BỘ ĐỐI VỚI ĐƠN VỊ SỰ NGHIỆP DO NGÂN SÁCH NHÀ NƯỚC BẢO ĐẢM TOÀN BỘ KINH PHÍ HOẠT ĐỘNG</w:t>
      </w:r>
    </w:p>
    <w:p w:rsidR="00786992" w:rsidRPr="00C230A1" w:rsidRDefault="00CF69DC"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A.</w:t>
      </w:r>
      <w:r w:rsidR="00786992" w:rsidRPr="00C230A1">
        <w:rPr>
          <w:rStyle w:val="Strong"/>
          <w:color w:val="000000" w:themeColor="text1"/>
          <w:sz w:val="28"/>
          <w:szCs w:val="28"/>
          <w:bdr w:val="none" w:sz="0" w:space="0" w:color="auto" w:frame="1"/>
        </w:rPr>
        <w:t xml:space="preserve"> Nguồn tài chính</w:t>
      </w:r>
    </w:p>
    <w:p w:rsidR="00786992" w:rsidRPr="00C230A1" w:rsidRDefault="00CF69DC"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I. </w:t>
      </w:r>
      <w:r w:rsidR="00010D15" w:rsidRPr="00C230A1">
        <w:rPr>
          <w:rStyle w:val="Strong"/>
          <w:color w:val="000000" w:themeColor="text1"/>
          <w:sz w:val="28"/>
          <w:szCs w:val="28"/>
          <w:bdr w:val="none" w:sz="0" w:space="0" w:color="auto" w:frame="1"/>
        </w:rPr>
        <w:t>Kinh phí do nhà nước cấp, gồm;</w:t>
      </w:r>
    </w:p>
    <w:p w:rsidR="00786992" w:rsidRPr="00C230A1" w:rsidRDefault="00CF69DC"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w:t>
      </w:r>
      <w:r w:rsidR="00786992" w:rsidRPr="00C230A1">
        <w:rPr>
          <w:rStyle w:val="Strong"/>
          <w:b w:val="0"/>
          <w:color w:val="000000" w:themeColor="text1"/>
          <w:sz w:val="28"/>
          <w:szCs w:val="28"/>
          <w:bdr w:val="none" w:sz="0" w:space="0" w:color="auto" w:frame="1"/>
        </w:rPr>
        <w:t>) Kinh phí đảm bảo hoạt động thường xuyên</w:t>
      </w:r>
      <w:r w:rsidR="003061ED" w:rsidRPr="00C230A1">
        <w:rPr>
          <w:rStyle w:val="Strong"/>
          <w:b w:val="0"/>
          <w:color w:val="000000" w:themeColor="text1"/>
          <w:sz w:val="28"/>
          <w:szCs w:val="28"/>
          <w:bdr w:val="none" w:sz="0" w:space="0" w:color="auto" w:frame="1"/>
        </w:rPr>
        <w:t xml:space="preserve"> thực hiện chức năng, nhiệm vụ được</w:t>
      </w:r>
      <w:r w:rsidR="00786992" w:rsidRPr="00C230A1">
        <w:rPr>
          <w:rStyle w:val="Strong"/>
          <w:b w:val="0"/>
          <w:color w:val="000000" w:themeColor="text1"/>
          <w:sz w:val="28"/>
          <w:szCs w:val="28"/>
          <w:bdr w:val="none" w:sz="0" w:space="0" w:color="auto" w:frame="1"/>
        </w:rPr>
        <w:t xml:space="preserve"> giao; được cơ quan quản lý cấp trên trực tiếp giao, trong phạm vi dự toán được cấp có thẩm quyền giao;</w:t>
      </w:r>
    </w:p>
    <w:p w:rsidR="003A6A7A" w:rsidRPr="00C230A1" w:rsidRDefault="00CF69DC"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2</w:t>
      </w:r>
      <w:r w:rsidR="00786992" w:rsidRPr="00C230A1">
        <w:rPr>
          <w:color w:val="000000" w:themeColor="text1"/>
          <w:sz w:val="28"/>
          <w:szCs w:val="28"/>
        </w:rPr>
        <w:t xml:space="preserve">) </w:t>
      </w:r>
      <w:r w:rsidR="003A6A7A" w:rsidRPr="00C230A1">
        <w:rPr>
          <w:color w:val="000000" w:themeColor="text1"/>
          <w:sz w:val="28"/>
          <w:szCs w:val="28"/>
        </w:rPr>
        <w:t xml:space="preserve">Nguồn kinh </w:t>
      </w:r>
      <w:r w:rsidR="00786992" w:rsidRPr="00C230A1">
        <w:rPr>
          <w:color w:val="000000" w:themeColor="text1"/>
          <w:sz w:val="28"/>
          <w:szCs w:val="28"/>
        </w:rPr>
        <w:t xml:space="preserve">thực hiện chương trình đào tạo </w:t>
      </w:r>
      <w:r w:rsidR="003A6A7A" w:rsidRPr="00C230A1">
        <w:rPr>
          <w:color w:val="000000" w:themeColor="text1"/>
          <w:sz w:val="28"/>
          <w:szCs w:val="28"/>
        </w:rPr>
        <w:t>bồi dưỡng</w:t>
      </w:r>
      <w:r w:rsidR="00786992" w:rsidRPr="00C230A1">
        <w:rPr>
          <w:color w:val="000000" w:themeColor="text1"/>
          <w:sz w:val="28"/>
          <w:szCs w:val="28"/>
        </w:rPr>
        <w:t xml:space="preserve"> cán bộ, viên chức;</w:t>
      </w:r>
    </w:p>
    <w:p w:rsidR="006B1CFF" w:rsidRPr="00C230A1" w:rsidRDefault="00CF69DC" w:rsidP="00940B41">
      <w:pPr>
        <w:spacing w:before="120" w:after="120"/>
        <w:ind w:firstLine="720"/>
        <w:jc w:val="both"/>
        <w:rPr>
          <w:color w:val="000000" w:themeColor="text1"/>
          <w:sz w:val="28"/>
          <w:szCs w:val="28"/>
        </w:rPr>
      </w:pPr>
      <w:r w:rsidRPr="00C230A1">
        <w:rPr>
          <w:color w:val="000000" w:themeColor="text1"/>
          <w:sz w:val="28"/>
          <w:szCs w:val="28"/>
        </w:rPr>
        <w:t>3</w:t>
      </w:r>
      <w:r w:rsidR="006B1CFF" w:rsidRPr="00C230A1">
        <w:rPr>
          <w:color w:val="000000" w:themeColor="text1"/>
          <w:sz w:val="28"/>
          <w:szCs w:val="28"/>
        </w:rPr>
        <w:t>) Kinh phí thực hiện chính sách tinh giản biên chế theo chế độ do Nhà nước quy định (nếu có);</w:t>
      </w:r>
    </w:p>
    <w:p w:rsidR="004D686C" w:rsidRPr="00C230A1" w:rsidRDefault="00CF69DC"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II</w:t>
      </w:r>
      <w:r w:rsidR="003061ED" w:rsidRPr="00C230A1">
        <w:rPr>
          <w:b/>
          <w:color w:val="000000" w:themeColor="text1"/>
          <w:sz w:val="28"/>
          <w:szCs w:val="28"/>
        </w:rPr>
        <w:t xml:space="preserve">. </w:t>
      </w:r>
      <w:r w:rsidR="004D287F" w:rsidRPr="00C230A1">
        <w:rPr>
          <w:b/>
          <w:color w:val="000000" w:themeColor="text1"/>
          <w:sz w:val="28"/>
          <w:szCs w:val="28"/>
        </w:rPr>
        <w:t xml:space="preserve">Nguồn thu từ hoạt động sự nghiệp (đối với các </w:t>
      </w:r>
      <w:r w:rsidR="00010D15" w:rsidRPr="00C230A1">
        <w:rPr>
          <w:b/>
          <w:color w:val="000000" w:themeColor="text1"/>
          <w:sz w:val="28"/>
          <w:szCs w:val="28"/>
        </w:rPr>
        <w:t>đơn vị có nguồn thu thấp),  gồm;</w:t>
      </w:r>
    </w:p>
    <w:p w:rsidR="00D77CE2" w:rsidRPr="00C230A1" w:rsidRDefault="004D686C" w:rsidP="00940B41">
      <w:pPr>
        <w:pStyle w:val="NormalWeb"/>
        <w:numPr>
          <w:ilvl w:val="0"/>
          <w:numId w:val="9"/>
        </w:numPr>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Các loại phí, lệ phí hiện hành theo quy định:</w:t>
      </w:r>
      <w:r w:rsidR="003628F9" w:rsidRPr="00C230A1">
        <w:rPr>
          <w:color w:val="000000" w:themeColor="text1"/>
          <w:sz w:val="28"/>
          <w:szCs w:val="28"/>
        </w:rPr>
        <w:t xml:space="preserve"> </w:t>
      </w:r>
    </w:p>
    <w:p w:rsidR="00171EBD" w:rsidRPr="00C230A1" w:rsidRDefault="00D77CE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3628F9" w:rsidRPr="00C230A1">
        <w:rPr>
          <w:color w:val="000000" w:themeColor="text1"/>
          <w:sz w:val="28"/>
          <w:szCs w:val="28"/>
        </w:rPr>
        <w:t xml:space="preserve">Thực hiện theo nghị quyết số </w:t>
      </w:r>
      <w:r w:rsidRPr="00C230A1">
        <w:rPr>
          <w:color w:val="000000" w:themeColor="text1"/>
          <w:sz w:val="28"/>
          <w:szCs w:val="28"/>
        </w:rPr>
        <w:t>12</w:t>
      </w:r>
      <w:r w:rsidR="003628F9" w:rsidRPr="00C230A1">
        <w:rPr>
          <w:color w:val="000000" w:themeColor="text1"/>
          <w:sz w:val="28"/>
          <w:szCs w:val="28"/>
        </w:rPr>
        <w:t>/202</w:t>
      </w:r>
      <w:r w:rsidRPr="00C230A1">
        <w:rPr>
          <w:color w:val="000000" w:themeColor="text1"/>
          <w:sz w:val="28"/>
          <w:szCs w:val="28"/>
        </w:rPr>
        <w:t>4</w:t>
      </w:r>
      <w:r w:rsidR="003628F9" w:rsidRPr="00C230A1">
        <w:rPr>
          <w:color w:val="000000" w:themeColor="text1"/>
          <w:sz w:val="28"/>
          <w:szCs w:val="28"/>
        </w:rPr>
        <w:t xml:space="preserve">/NQ-HĐND  ngày </w:t>
      </w:r>
      <w:r w:rsidRPr="00C230A1">
        <w:rPr>
          <w:color w:val="000000" w:themeColor="text1"/>
          <w:sz w:val="28"/>
          <w:szCs w:val="28"/>
        </w:rPr>
        <w:t>23</w:t>
      </w:r>
      <w:r w:rsidR="003628F9" w:rsidRPr="00C230A1">
        <w:rPr>
          <w:color w:val="000000" w:themeColor="text1"/>
          <w:sz w:val="28"/>
          <w:szCs w:val="28"/>
        </w:rPr>
        <w:t>/</w:t>
      </w:r>
      <w:r w:rsidRPr="00C230A1">
        <w:rPr>
          <w:color w:val="000000" w:themeColor="text1"/>
          <w:sz w:val="28"/>
          <w:szCs w:val="28"/>
        </w:rPr>
        <w:t>08</w:t>
      </w:r>
      <w:r w:rsidR="003628F9" w:rsidRPr="00C230A1">
        <w:rPr>
          <w:color w:val="000000" w:themeColor="text1"/>
          <w:sz w:val="28"/>
          <w:szCs w:val="28"/>
        </w:rPr>
        <w:t>/202</w:t>
      </w:r>
      <w:r w:rsidRPr="00C230A1">
        <w:rPr>
          <w:color w:val="000000" w:themeColor="text1"/>
          <w:sz w:val="28"/>
          <w:szCs w:val="28"/>
        </w:rPr>
        <w:t>4</w:t>
      </w:r>
      <w:r w:rsidR="003628F9" w:rsidRPr="00C230A1">
        <w:rPr>
          <w:color w:val="000000" w:themeColor="text1"/>
          <w:sz w:val="28"/>
          <w:szCs w:val="28"/>
        </w:rPr>
        <w:t xml:space="preserve">  về việc quy định mức học phí đối với giáo dục mầm non, giáo dục phổ thông công lập</w:t>
      </w:r>
      <w:r w:rsidRPr="00C230A1">
        <w:rPr>
          <w:color w:val="000000" w:themeColor="text1"/>
          <w:sz w:val="28"/>
          <w:szCs w:val="28"/>
        </w:rPr>
        <w:t xml:space="preserve"> từ NH 2023-2024 trên địa bàn tỉnh Bình Dương</w:t>
      </w:r>
      <w:r w:rsidR="003628F9" w:rsidRPr="00C230A1">
        <w:rPr>
          <w:color w:val="000000" w:themeColor="text1"/>
          <w:sz w:val="28"/>
          <w:szCs w:val="28"/>
        </w:rPr>
        <w:t xml:space="preserve">. </w:t>
      </w:r>
    </w:p>
    <w:p w:rsidR="00D77CE2" w:rsidRPr="00C230A1" w:rsidRDefault="00D77CE2" w:rsidP="00940B41">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color w:val="000000" w:themeColor="text1"/>
          <w:sz w:val="28"/>
          <w:szCs w:val="28"/>
        </w:rPr>
        <w:t>- Công văn số 2603/SGDĐT-KHTC ngày 18/09/2024 của Sở giáo dục và Đào tạo tỉnh Bình Dương về việc hướng dẫn thu , sử dụng học phí và các khoản thu dịch vụ phục vụ giáo dục năm học 2024-2025 của các cơ sở giáo dục công lập;</w:t>
      </w:r>
    </w:p>
    <w:p w:rsidR="00D77CE2" w:rsidRPr="00C230A1" w:rsidRDefault="00D77CE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Căn cứ vào công văn số 2744/UBND-VX ngày 25/09/2024 về việc hướng dẫn thu, chi học phí và các khoản thu dịch vụ phục vụ, hỗ trợ hoạt động giáo dục từ năm học 2024 -2025 </w:t>
      </w:r>
      <w:r w:rsidRPr="00C230A1">
        <w:rPr>
          <w:rStyle w:val="fontstyle01"/>
          <w:rFonts w:ascii="Times New Roman" w:hAnsi="Times New Roman"/>
          <w:color w:val="000000" w:themeColor="text1"/>
        </w:rPr>
        <w:t xml:space="preserve">  </w:t>
      </w:r>
    </w:p>
    <w:p w:rsidR="008B7DF3" w:rsidRPr="00C230A1" w:rsidRDefault="009A2E4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2. </w:t>
      </w:r>
      <w:r w:rsidR="008B7DF3" w:rsidRPr="00C230A1">
        <w:rPr>
          <w:color w:val="000000" w:themeColor="text1"/>
          <w:sz w:val="28"/>
          <w:szCs w:val="28"/>
        </w:rPr>
        <w:t>Thu từ hoạt động dịc</w:t>
      </w:r>
      <w:r w:rsidR="00A22893" w:rsidRPr="00C230A1">
        <w:rPr>
          <w:color w:val="000000" w:themeColor="text1"/>
          <w:sz w:val="28"/>
          <w:szCs w:val="28"/>
        </w:rPr>
        <w:t>h vụ: Căn tin thu theo thực tế ( Nếu có)</w:t>
      </w:r>
    </w:p>
    <w:p w:rsidR="008B7DF3" w:rsidRPr="00C230A1" w:rsidRDefault="009A2E49" w:rsidP="00940B41">
      <w:pPr>
        <w:pStyle w:val="NormalWeb"/>
        <w:shd w:val="clear" w:color="auto" w:fill="FFFFFF"/>
        <w:spacing w:before="120" w:beforeAutospacing="0" w:after="120" w:afterAutospacing="0"/>
        <w:ind w:left="720" w:firstLine="720"/>
        <w:jc w:val="both"/>
        <w:textAlignment w:val="baseline"/>
        <w:rPr>
          <w:color w:val="000000" w:themeColor="text1"/>
          <w:sz w:val="28"/>
          <w:szCs w:val="28"/>
        </w:rPr>
      </w:pPr>
      <w:r w:rsidRPr="00C230A1">
        <w:rPr>
          <w:color w:val="000000" w:themeColor="text1"/>
          <w:sz w:val="28"/>
          <w:szCs w:val="28"/>
        </w:rPr>
        <w:t>3.</w:t>
      </w:r>
      <w:r w:rsidR="008B7DF3" w:rsidRPr="00C230A1">
        <w:rPr>
          <w:color w:val="000000" w:themeColor="text1"/>
          <w:sz w:val="28"/>
          <w:szCs w:val="28"/>
        </w:rPr>
        <w:t>Thu khác (tổ chức lớp buổi thứ 2)</w:t>
      </w:r>
    </w:p>
    <w:p w:rsidR="00D77CE2" w:rsidRPr="00C230A1" w:rsidRDefault="00D77CE2" w:rsidP="00940B41">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color w:val="000000" w:themeColor="text1"/>
          <w:sz w:val="28"/>
          <w:szCs w:val="28"/>
        </w:rPr>
        <w:t xml:space="preserve">Công văn số 2603/SGDĐT-KHTC ngày 18/09/2024 của Sở giáo dục và Đào tạo tỉnh Bình Dương về việc hướng dẫn thu , sử dụng học phí và các khoản </w:t>
      </w:r>
      <w:r w:rsidRPr="00C230A1">
        <w:rPr>
          <w:color w:val="000000" w:themeColor="text1"/>
          <w:sz w:val="28"/>
          <w:szCs w:val="28"/>
        </w:rPr>
        <w:lastRenderedPageBreak/>
        <w:t>thu dịch vụ phục vụ giáo dục năm học 2024-2025 của các cơ sở giáo dục công lập;</w:t>
      </w:r>
    </w:p>
    <w:p w:rsidR="00D77CE2" w:rsidRPr="00C230A1" w:rsidRDefault="00D77CE2" w:rsidP="00940B41">
      <w:pPr>
        <w:pStyle w:val="NormalWeb"/>
        <w:shd w:val="clear" w:color="auto" w:fill="FFFFFF"/>
        <w:spacing w:before="120" w:beforeAutospacing="0" w:after="120" w:afterAutospacing="0"/>
        <w:ind w:left="720" w:firstLine="720"/>
        <w:jc w:val="both"/>
        <w:textAlignment w:val="baseline"/>
        <w:rPr>
          <w:color w:val="000000" w:themeColor="text1"/>
          <w:sz w:val="28"/>
          <w:szCs w:val="28"/>
        </w:rPr>
      </w:pPr>
    </w:p>
    <w:p w:rsidR="008B7DF3" w:rsidRPr="00C230A1" w:rsidRDefault="009A2E4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4. </w:t>
      </w:r>
      <w:r w:rsidR="008B7DF3" w:rsidRPr="00C230A1">
        <w:rPr>
          <w:color w:val="000000" w:themeColor="text1"/>
          <w:sz w:val="28"/>
          <w:szCs w:val="28"/>
        </w:rPr>
        <w:t>Nguồn vốn viện trợ, quà biếu, tặng, cho (nếu có) theo quy định của pháp luật;</w:t>
      </w:r>
    </w:p>
    <w:p w:rsidR="007B7108" w:rsidRPr="00C230A1" w:rsidRDefault="00CF69DC" w:rsidP="00940B41">
      <w:pPr>
        <w:pStyle w:val="NormalWeb"/>
        <w:shd w:val="clear" w:color="auto" w:fill="FFFFFF"/>
        <w:spacing w:before="120" w:beforeAutospacing="0" w:after="120" w:afterAutospacing="0"/>
        <w:ind w:firstLine="720"/>
        <w:jc w:val="both"/>
        <w:textAlignment w:val="baseline"/>
        <w:rPr>
          <w:rStyle w:val="Strong"/>
          <w:bCs w:val="0"/>
          <w:color w:val="000000" w:themeColor="text1"/>
          <w:sz w:val="28"/>
          <w:szCs w:val="28"/>
        </w:rPr>
      </w:pPr>
      <w:r w:rsidRPr="00C230A1">
        <w:rPr>
          <w:b/>
          <w:color w:val="000000" w:themeColor="text1"/>
          <w:sz w:val="28"/>
          <w:szCs w:val="28"/>
        </w:rPr>
        <w:t>B</w:t>
      </w:r>
      <w:r w:rsidR="000655AB" w:rsidRPr="00C230A1">
        <w:rPr>
          <w:b/>
          <w:color w:val="000000" w:themeColor="text1"/>
          <w:sz w:val="28"/>
          <w:szCs w:val="28"/>
        </w:rPr>
        <w:t>. Nội dung chi</w:t>
      </w:r>
    </w:p>
    <w:p w:rsidR="00D12160" w:rsidRPr="00C230A1" w:rsidRDefault="00CF69DC"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I</w:t>
      </w:r>
      <w:r w:rsidR="00AB5B1F" w:rsidRPr="00C230A1">
        <w:rPr>
          <w:b/>
          <w:color w:val="000000" w:themeColor="text1"/>
          <w:sz w:val="28"/>
          <w:szCs w:val="28"/>
        </w:rPr>
        <w:t xml:space="preserve">. </w:t>
      </w:r>
      <w:r w:rsidR="00D12160" w:rsidRPr="00C230A1">
        <w:rPr>
          <w:b/>
          <w:color w:val="000000" w:themeColor="text1"/>
          <w:sz w:val="28"/>
          <w:szCs w:val="28"/>
        </w:rPr>
        <w:t>Chi thường xuyên</w:t>
      </w:r>
      <w:r w:rsidR="00AE20AF" w:rsidRPr="00C230A1">
        <w:rPr>
          <w:b/>
          <w:color w:val="000000" w:themeColor="text1"/>
          <w:sz w:val="28"/>
          <w:szCs w:val="28"/>
        </w:rPr>
        <w:t>, nguồn học phí theo quy định hỗ trợ các khoản chi từ ngân sách</w:t>
      </w:r>
      <w:r w:rsidR="00D12160" w:rsidRPr="00C230A1">
        <w:rPr>
          <w:b/>
          <w:color w:val="000000" w:themeColor="text1"/>
          <w:sz w:val="28"/>
          <w:szCs w:val="28"/>
        </w:rPr>
        <w:t>, gồm:</w:t>
      </w:r>
    </w:p>
    <w:p w:rsidR="002F1AA5" w:rsidRPr="00C230A1" w:rsidRDefault="002F1AA5" w:rsidP="00940B41">
      <w:pPr>
        <w:pStyle w:val="BodyTextIndent3"/>
        <w:shd w:val="clear" w:color="auto" w:fill="FFFFFF"/>
        <w:spacing w:before="120" w:after="120"/>
        <w:textAlignment w:val="baseline"/>
        <w:rPr>
          <w:rFonts w:ascii="Times New Roman" w:hAnsi="Times New Roman"/>
          <w:color w:val="000000" w:themeColor="text1"/>
          <w:szCs w:val="28"/>
        </w:rPr>
      </w:pPr>
      <w:r w:rsidRPr="00C230A1">
        <w:rPr>
          <w:rFonts w:ascii="Times New Roman" w:hAnsi="Times New Roman"/>
          <w:color w:val="000000" w:themeColor="text1"/>
          <w:szCs w:val="28"/>
        </w:rPr>
        <w:t>1. Chi hoạt động thường xuyên theo chức năng, nhiệm vụ được cấp có thẩm quyền giao</w:t>
      </w:r>
      <w:r w:rsidR="00185C8D" w:rsidRPr="00C230A1">
        <w:rPr>
          <w:rFonts w:ascii="Times New Roman" w:hAnsi="Times New Roman"/>
          <w:color w:val="000000" w:themeColor="text1"/>
          <w:szCs w:val="28"/>
        </w:rPr>
        <w:t>:</w:t>
      </w:r>
    </w:p>
    <w:p w:rsidR="00185C8D" w:rsidRPr="00C230A1" w:rsidRDefault="00185C8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Nguồn kinh phí ngân sách Nhà nước cấp chi cho hoạt động thường xuyên </w:t>
      </w:r>
      <w:r w:rsidR="00172ED9" w:rsidRPr="00C230A1">
        <w:rPr>
          <w:color w:val="000000" w:themeColor="text1"/>
          <w:sz w:val="28"/>
          <w:szCs w:val="28"/>
        </w:rPr>
        <w:t xml:space="preserve">năm </w:t>
      </w:r>
      <w:r w:rsidR="003A09F1" w:rsidRPr="00C230A1">
        <w:rPr>
          <w:color w:val="000000" w:themeColor="text1"/>
          <w:sz w:val="28"/>
          <w:szCs w:val="28"/>
        </w:rPr>
        <w:t>2024</w:t>
      </w:r>
      <w:r w:rsidRPr="00C230A1">
        <w:rPr>
          <w:color w:val="000000" w:themeColor="text1"/>
          <w:sz w:val="28"/>
          <w:szCs w:val="28"/>
        </w:rPr>
        <w:t>. Cụ thể định mức chi như sau:</w:t>
      </w:r>
    </w:p>
    <w:p w:rsidR="00A51C6B" w:rsidRPr="00C230A1" w:rsidRDefault="00D51C53" w:rsidP="00E44BA4">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1.1</w:t>
      </w:r>
      <w:r w:rsidR="00A22893" w:rsidRPr="00C230A1">
        <w:rPr>
          <w:b/>
          <w:color w:val="000000" w:themeColor="text1"/>
          <w:sz w:val="28"/>
          <w:szCs w:val="28"/>
        </w:rPr>
        <w:t>.</w:t>
      </w:r>
      <w:r w:rsidR="00FC1B9B" w:rsidRPr="00C230A1">
        <w:rPr>
          <w:b/>
          <w:color w:val="000000" w:themeColor="text1"/>
          <w:sz w:val="28"/>
          <w:szCs w:val="28"/>
        </w:rPr>
        <w:t xml:space="preserve"> </w:t>
      </w:r>
      <w:r w:rsidR="003A6A7A" w:rsidRPr="00C230A1">
        <w:rPr>
          <w:b/>
          <w:color w:val="000000" w:themeColor="text1"/>
          <w:sz w:val="28"/>
          <w:szCs w:val="28"/>
        </w:rPr>
        <w:t>Tiền lư</w:t>
      </w:r>
      <w:r w:rsidR="00F163A7" w:rsidRPr="00C230A1">
        <w:rPr>
          <w:b/>
          <w:color w:val="000000" w:themeColor="text1"/>
          <w:sz w:val="28"/>
          <w:szCs w:val="28"/>
        </w:rPr>
        <w:t>ơng</w:t>
      </w:r>
      <w:r w:rsidR="00D16EB0" w:rsidRPr="00C230A1">
        <w:rPr>
          <w:b/>
          <w:color w:val="000000" w:themeColor="text1"/>
          <w:sz w:val="28"/>
          <w:szCs w:val="28"/>
        </w:rPr>
        <w:t>:</w:t>
      </w:r>
      <w:r w:rsidR="00F163A7" w:rsidRPr="00C230A1">
        <w:rPr>
          <w:b/>
          <w:color w:val="000000" w:themeColor="text1"/>
          <w:sz w:val="28"/>
          <w:szCs w:val="28"/>
        </w:rPr>
        <w:t xml:space="preserve"> </w:t>
      </w:r>
      <w:r w:rsidR="00D16EB0" w:rsidRPr="00C230A1">
        <w:rPr>
          <w:b/>
          <w:color w:val="000000" w:themeColor="text1"/>
          <w:sz w:val="28"/>
          <w:szCs w:val="28"/>
        </w:rPr>
        <w:t xml:space="preserve"> </w:t>
      </w:r>
    </w:p>
    <w:p w:rsidR="00D16EB0" w:rsidRPr="00C230A1" w:rsidRDefault="008D7710"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 xml:space="preserve">Mục 6000, 6100: </w:t>
      </w:r>
      <w:r w:rsidR="00D16EB0" w:rsidRPr="00C230A1">
        <w:rPr>
          <w:b/>
          <w:color w:val="000000" w:themeColor="text1"/>
          <w:sz w:val="28"/>
          <w:szCs w:val="28"/>
        </w:rPr>
        <w:t>Tiền lương và các khoản phụ cấp theo qui định của nhà nước</w:t>
      </w:r>
      <w:r w:rsidRPr="00C230A1">
        <w:rPr>
          <w:b/>
          <w:color w:val="000000" w:themeColor="text1"/>
          <w:sz w:val="28"/>
          <w:szCs w:val="28"/>
        </w:rPr>
        <w:t>:</w:t>
      </w:r>
    </w:p>
    <w:p w:rsidR="003A6A7A" w:rsidRPr="00C230A1" w:rsidRDefault="003A6A7A"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Mức lương tối thiểu, hệ số lương, hệ số phụ cấp lãnh đạo, phụ cấp trách nhiệm, phụ cấp khu vực, phụ cấp ưu đãi của ngành</w:t>
      </w:r>
      <w:r w:rsidR="00943C7F" w:rsidRPr="00C230A1">
        <w:rPr>
          <w:color w:val="000000" w:themeColor="text1"/>
          <w:sz w:val="28"/>
          <w:szCs w:val="28"/>
        </w:rPr>
        <w:t xml:space="preserve">, </w:t>
      </w:r>
      <w:r w:rsidRPr="00C230A1">
        <w:rPr>
          <w:color w:val="000000" w:themeColor="text1"/>
          <w:sz w:val="28"/>
          <w:szCs w:val="28"/>
        </w:rPr>
        <w:t>phụ cấp thâm niên vượt khung</w:t>
      </w:r>
      <w:r w:rsidR="006E767A" w:rsidRPr="00C230A1">
        <w:rPr>
          <w:color w:val="000000" w:themeColor="text1"/>
          <w:sz w:val="28"/>
          <w:szCs w:val="28"/>
        </w:rPr>
        <w:t xml:space="preserve">, phụ cấp độc hại và các </w:t>
      </w:r>
      <w:r w:rsidRPr="00C230A1">
        <w:rPr>
          <w:color w:val="000000" w:themeColor="text1"/>
          <w:sz w:val="28"/>
          <w:szCs w:val="28"/>
        </w:rPr>
        <w:t xml:space="preserve">phụ cấp </w:t>
      </w:r>
      <w:r w:rsidR="006E767A" w:rsidRPr="00C230A1">
        <w:rPr>
          <w:color w:val="000000" w:themeColor="text1"/>
          <w:sz w:val="28"/>
          <w:szCs w:val="28"/>
        </w:rPr>
        <w:t xml:space="preserve">khác </w:t>
      </w:r>
      <w:r w:rsidR="008173EC" w:rsidRPr="00C230A1">
        <w:rPr>
          <w:color w:val="000000" w:themeColor="text1"/>
          <w:sz w:val="28"/>
          <w:szCs w:val="28"/>
        </w:rPr>
        <w:t>theo qui định hiện hành;</w:t>
      </w:r>
      <w:r w:rsidR="00B704D8" w:rsidRPr="00C230A1">
        <w:rPr>
          <w:color w:val="000000" w:themeColor="text1"/>
          <w:sz w:val="28"/>
          <w:szCs w:val="28"/>
        </w:rPr>
        <w:t xml:space="preserve"> phụ cấp thể dục ngoài trời cho giáo viên thể dục.</w:t>
      </w:r>
    </w:p>
    <w:p w:rsidR="008D7710" w:rsidRPr="00C230A1" w:rsidRDefault="002C7AEB"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Trường hợp học </w:t>
      </w:r>
      <w:r w:rsidR="00943C7F" w:rsidRPr="00C230A1">
        <w:rPr>
          <w:color w:val="000000" w:themeColor="text1"/>
          <w:sz w:val="28"/>
          <w:szCs w:val="28"/>
        </w:rPr>
        <w:t>tập trung</w:t>
      </w:r>
      <w:r w:rsidR="005778C3" w:rsidRPr="00C230A1">
        <w:rPr>
          <w:color w:val="000000" w:themeColor="text1"/>
          <w:sz w:val="28"/>
          <w:szCs w:val="28"/>
        </w:rPr>
        <w:t xml:space="preserve"> phụ cấp ưu đãi </w:t>
      </w:r>
      <w:r w:rsidR="00943C7F" w:rsidRPr="00C230A1">
        <w:rPr>
          <w:color w:val="000000" w:themeColor="text1"/>
          <w:sz w:val="28"/>
          <w:szCs w:val="28"/>
        </w:rPr>
        <w:t xml:space="preserve"> </w:t>
      </w:r>
      <w:r w:rsidR="005778C3" w:rsidRPr="00C230A1">
        <w:rPr>
          <w:color w:val="000000" w:themeColor="text1"/>
          <w:sz w:val="28"/>
          <w:szCs w:val="28"/>
        </w:rPr>
        <w:t>sẽ  được giải quyết</w:t>
      </w:r>
      <w:r w:rsidR="00943C7F" w:rsidRPr="00C230A1">
        <w:rPr>
          <w:color w:val="000000" w:themeColor="text1"/>
          <w:sz w:val="28"/>
          <w:szCs w:val="28"/>
        </w:rPr>
        <w:t xml:space="preserve"> theo </w:t>
      </w:r>
      <w:r w:rsidR="005D7BB5" w:rsidRPr="00C230A1">
        <w:rPr>
          <w:color w:val="000000" w:themeColor="text1"/>
          <w:sz w:val="28"/>
          <w:szCs w:val="28"/>
        </w:rPr>
        <w:t>thông tư liên tịch số</w:t>
      </w:r>
      <w:r w:rsidR="00943C7F" w:rsidRPr="00C230A1">
        <w:rPr>
          <w:color w:val="000000" w:themeColor="text1"/>
          <w:sz w:val="28"/>
          <w:szCs w:val="28"/>
        </w:rPr>
        <w:t xml:space="preserve"> 01</w:t>
      </w:r>
      <w:r w:rsidR="006943DE" w:rsidRPr="00C230A1">
        <w:rPr>
          <w:color w:val="000000" w:themeColor="text1"/>
          <w:sz w:val="28"/>
          <w:szCs w:val="28"/>
        </w:rPr>
        <w:t>/2006</w:t>
      </w:r>
      <w:r w:rsidR="00943C7F" w:rsidRPr="00C230A1">
        <w:rPr>
          <w:color w:val="000000" w:themeColor="text1"/>
          <w:sz w:val="28"/>
          <w:szCs w:val="28"/>
        </w:rPr>
        <w:t>/TT.BGD</w:t>
      </w:r>
      <w:r w:rsidR="006943DE" w:rsidRPr="00C230A1">
        <w:rPr>
          <w:color w:val="000000" w:themeColor="text1"/>
          <w:sz w:val="28"/>
          <w:szCs w:val="28"/>
        </w:rPr>
        <w:t>&amp;</w:t>
      </w:r>
      <w:r w:rsidR="00943C7F" w:rsidRPr="00C230A1">
        <w:rPr>
          <w:color w:val="000000" w:themeColor="text1"/>
          <w:sz w:val="28"/>
          <w:szCs w:val="28"/>
        </w:rPr>
        <w:t xml:space="preserve">ĐT-BNV-BTC </w:t>
      </w:r>
      <w:r w:rsidR="005D7BB5" w:rsidRPr="00C230A1">
        <w:rPr>
          <w:color w:val="000000" w:themeColor="text1"/>
          <w:sz w:val="28"/>
          <w:szCs w:val="28"/>
        </w:rPr>
        <w:t>ngày</w:t>
      </w:r>
      <w:r w:rsidR="00943C7F" w:rsidRPr="00C230A1">
        <w:rPr>
          <w:color w:val="000000" w:themeColor="text1"/>
          <w:sz w:val="28"/>
          <w:szCs w:val="28"/>
        </w:rPr>
        <w:t xml:space="preserve"> 23/1/2006</w:t>
      </w:r>
      <w:r w:rsidR="008D7710" w:rsidRPr="00C230A1">
        <w:rPr>
          <w:color w:val="000000" w:themeColor="text1"/>
          <w:sz w:val="28"/>
          <w:szCs w:val="28"/>
        </w:rPr>
        <w:t>.</w:t>
      </w:r>
    </w:p>
    <w:p w:rsidR="00D16EB0" w:rsidRPr="00C230A1" w:rsidRDefault="00EB26B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Tiền lương cho nhân viên HĐ NĐ </w:t>
      </w:r>
      <w:r w:rsidR="0038239D" w:rsidRPr="00C230A1">
        <w:rPr>
          <w:color w:val="000000" w:themeColor="text1"/>
          <w:sz w:val="28"/>
          <w:szCs w:val="28"/>
        </w:rPr>
        <w:t>111</w:t>
      </w:r>
      <w:r w:rsidRPr="00C230A1">
        <w:rPr>
          <w:color w:val="000000" w:themeColor="text1"/>
          <w:sz w:val="28"/>
          <w:szCs w:val="28"/>
        </w:rPr>
        <w:t xml:space="preserve"> </w:t>
      </w:r>
      <w:r w:rsidR="00E9790D" w:rsidRPr="00C230A1">
        <w:rPr>
          <w:color w:val="000000" w:themeColor="text1"/>
          <w:sz w:val="28"/>
          <w:szCs w:val="28"/>
        </w:rPr>
        <w:t>và Tiền lương cho hợp đồng ngắn hạn</w:t>
      </w:r>
      <w:r w:rsidR="008D7710" w:rsidRPr="00C230A1">
        <w:rPr>
          <w:color w:val="000000" w:themeColor="text1"/>
          <w:sz w:val="28"/>
          <w:szCs w:val="28"/>
        </w:rPr>
        <w:t xml:space="preserve"> như sau: </w:t>
      </w:r>
      <w:r w:rsidRPr="00C230A1">
        <w:rPr>
          <w:color w:val="000000" w:themeColor="text1"/>
          <w:sz w:val="28"/>
          <w:szCs w:val="28"/>
        </w:rPr>
        <w:t xml:space="preserve">Mức lương </w:t>
      </w:r>
      <w:r w:rsidR="00D16EB0" w:rsidRPr="00C230A1">
        <w:rPr>
          <w:color w:val="000000" w:themeColor="text1"/>
          <w:sz w:val="28"/>
          <w:szCs w:val="28"/>
        </w:rPr>
        <w:t xml:space="preserve">đầu tiên </w:t>
      </w:r>
      <w:r w:rsidRPr="00C230A1">
        <w:rPr>
          <w:color w:val="000000" w:themeColor="text1"/>
          <w:sz w:val="28"/>
          <w:szCs w:val="28"/>
        </w:rPr>
        <w:t>:</w:t>
      </w:r>
      <w:r w:rsidR="00FD43A9" w:rsidRPr="00C230A1">
        <w:rPr>
          <w:color w:val="000000" w:themeColor="text1"/>
          <w:sz w:val="28"/>
          <w:szCs w:val="28"/>
        </w:rPr>
        <w:t>4.</w:t>
      </w:r>
      <w:r w:rsidR="005778C3" w:rsidRPr="00C230A1">
        <w:rPr>
          <w:color w:val="000000" w:themeColor="text1"/>
          <w:sz w:val="28"/>
          <w:szCs w:val="28"/>
        </w:rPr>
        <w:t>96</w:t>
      </w:r>
      <w:r w:rsidR="00E22337" w:rsidRPr="00C230A1">
        <w:rPr>
          <w:color w:val="000000" w:themeColor="text1"/>
          <w:sz w:val="28"/>
          <w:szCs w:val="28"/>
        </w:rPr>
        <w:t xml:space="preserve">0.000 </w:t>
      </w:r>
      <w:r w:rsidRPr="00C230A1">
        <w:rPr>
          <w:color w:val="000000" w:themeColor="text1"/>
          <w:sz w:val="28"/>
          <w:szCs w:val="28"/>
        </w:rPr>
        <w:t>đồng/người/1tháng</w:t>
      </w:r>
      <w:r w:rsidR="007E0469" w:rsidRPr="00C230A1">
        <w:rPr>
          <w:color w:val="000000" w:themeColor="text1"/>
          <w:sz w:val="28"/>
          <w:szCs w:val="28"/>
        </w:rPr>
        <w:t xml:space="preserve"> </w:t>
      </w:r>
      <w:r w:rsidR="00D16EB0" w:rsidRPr="00C230A1">
        <w:rPr>
          <w:color w:val="000000" w:themeColor="text1"/>
          <w:sz w:val="28"/>
          <w:szCs w:val="28"/>
        </w:rPr>
        <w:t xml:space="preserve"> sau 2 năm sẻ nâng </w:t>
      </w:r>
      <w:r w:rsidR="00FD43A9" w:rsidRPr="00C230A1">
        <w:rPr>
          <w:color w:val="000000" w:themeColor="text1"/>
          <w:sz w:val="28"/>
          <w:szCs w:val="28"/>
        </w:rPr>
        <w:t xml:space="preserve">lương định kỳ theo </w:t>
      </w:r>
      <w:r w:rsidR="005778C3" w:rsidRPr="00C230A1">
        <w:rPr>
          <w:color w:val="000000" w:themeColor="text1"/>
          <w:sz w:val="28"/>
          <w:szCs w:val="28"/>
        </w:rPr>
        <w:t xml:space="preserve">Căn cứ vào công văn số 1367/SNV-CCVC ngày 11/07/2024 của Sở Nội vụ tỉnh Bình Dương về việc thực hiện thang bảng lương theo Bộ luật lao động từ ngày 01/07/2024 </w:t>
      </w:r>
      <w:r w:rsidR="001807D0" w:rsidRPr="00C230A1">
        <w:rPr>
          <w:color w:val="000000" w:themeColor="text1"/>
          <w:sz w:val="28"/>
          <w:szCs w:val="28"/>
        </w:rPr>
        <w:t>và trả bảo hiểm xã hội, BHYT,BHTN theo quy định hiện hành</w:t>
      </w:r>
      <w:r w:rsidR="00E9790D" w:rsidRPr="00C230A1">
        <w:rPr>
          <w:color w:val="000000" w:themeColor="text1"/>
          <w:sz w:val="28"/>
          <w:szCs w:val="28"/>
        </w:rPr>
        <w:t>.</w:t>
      </w:r>
    </w:p>
    <w:p w:rsidR="008D7710" w:rsidRPr="00C230A1" w:rsidRDefault="00DC534D"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1.2</w:t>
      </w:r>
      <w:r w:rsidR="00A22893" w:rsidRPr="00C230A1">
        <w:rPr>
          <w:b/>
          <w:color w:val="000000" w:themeColor="text1"/>
          <w:sz w:val="28"/>
          <w:szCs w:val="28"/>
        </w:rPr>
        <w:t>.</w:t>
      </w:r>
      <w:r w:rsidR="00FC1B9B" w:rsidRPr="00C230A1">
        <w:rPr>
          <w:b/>
          <w:color w:val="000000" w:themeColor="text1"/>
          <w:sz w:val="28"/>
          <w:szCs w:val="28"/>
        </w:rPr>
        <w:t xml:space="preserve"> </w:t>
      </w:r>
      <w:r w:rsidR="008D7710" w:rsidRPr="00C230A1">
        <w:rPr>
          <w:b/>
          <w:color w:val="000000" w:themeColor="text1"/>
          <w:sz w:val="28"/>
          <w:szCs w:val="28"/>
        </w:rPr>
        <w:t>Chế độ bảo hiểm xã hội, bảo hiểm y tế, kinh phí công đoàn</w:t>
      </w:r>
    </w:p>
    <w:p w:rsidR="008173EC" w:rsidRPr="00C230A1" w:rsidRDefault="008D7710"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 xml:space="preserve">Mục 6300: </w:t>
      </w:r>
      <w:r w:rsidR="002F1AA5" w:rsidRPr="00C230A1">
        <w:rPr>
          <w:b/>
          <w:color w:val="000000" w:themeColor="text1"/>
          <w:sz w:val="28"/>
          <w:szCs w:val="28"/>
        </w:rPr>
        <w:t>Trích nộp bảo hiểm xã hội, bảo hiểm y tế, kinh phí công đoàn theo quy định hiện hành</w:t>
      </w:r>
    </w:p>
    <w:p w:rsidR="005778C3" w:rsidRPr="00C230A1" w:rsidRDefault="00374E70"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Đối với </w:t>
      </w:r>
      <w:r w:rsidR="00CA40F5" w:rsidRPr="00C230A1">
        <w:rPr>
          <w:color w:val="000000" w:themeColor="text1"/>
          <w:sz w:val="28"/>
          <w:szCs w:val="28"/>
        </w:rPr>
        <w:t xml:space="preserve">người lao </w:t>
      </w:r>
      <w:r w:rsidR="005778C3" w:rsidRPr="00C230A1">
        <w:rPr>
          <w:color w:val="000000" w:themeColor="text1"/>
          <w:sz w:val="28"/>
          <w:szCs w:val="28"/>
        </w:rPr>
        <w:t>động: Trích 10.5% gồm</w:t>
      </w:r>
      <w:r w:rsidR="00CA40F5" w:rsidRPr="00C230A1">
        <w:rPr>
          <w:color w:val="000000" w:themeColor="text1"/>
          <w:sz w:val="28"/>
          <w:szCs w:val="28"/>
        </w:rPr>
        <w:t xml:space="preserve"> </w:t>
      </w:r>
      <w:r w:rsidRPr="00C230A1">
        <w:rPr>
          <w:color w:val="000000" w:themeColor="text1"/>
          <w:sz w:val="28"/>
          <w:szCs w:val="28"/>
        </w:rPr>
        <w:t>BHXH 8%, BHYT 1.5%, BHTN 1%</w:t>
      </w:r>
      <w:r w:rsidR="00190D4F" w:rsidRPr="00C230A1">
        <w:rPr>
          <w:color w:val="000000" w:themeColor="text1"/>
          <w:sz w:val="28"/>
          <w:szCs w:val="28"/>
        </w:rPr>
        <w:t xml:space="preserve"> </w:t>
      </w:r>
    </w:p>
    <w:p w:rsidR="00E31D15" w:rsidRPr="00C230A1" w:rsidRDefault="00374E70"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Đối với </w:t>
      </w:r>
      <w:r w:rsidR="00CA40F5" w:rsidRPr="00C230A1">
        <w:rPr>
          <w:color w:val="000000" w:themeColor="text1"/>
          <w:sz w:val="28"/>
          <w:szCs w:val="28"/>
        </w:rPr>
        <w:t>phía cơ quan</w:t>
      </w:r>
      <w:r w:rsidRPr="00C230A1">
        <w:rPr>
          <w:color w:val="000000" w:themeColor="text1"/>
          <w:sz w:val="28"/>
          <w:szCs w:val="28"/>
        </w:rPr>
        <w:t>: Trích 23.5% gồm BHXH 1</w:t>
      </w:r>
      <w:r w:rsidR="00190D4F" w:rsidRPr="00C230A1">
        <w:rPr>
          <w:color w:val="000000" w:themeColor="text1"/>
          <w:sz w:val="28"/>
          <w:szCs w:val="28"/>
        </w:rPr>
        <w:t>7.5%, BHYT 3%, KPCĐ 2%; BHTN 1</w:t>
      </w:r>
      <w:r w:rsidR="008E7489" w:rsidRPr="00C230A1">
        <w:rPr>
          <w:color w:val="000000" w:themeColor="text1"/>
          <w:sz w:val="28"/>
          <w:szCs w:val="28"/>
        </w:rPr>
        <w:t>%.</w:t>
      </w:r>
    </w:p>
    <w:p w:rsidR="00DC534D" w:rsidRPr="00C230A1" w:rsidRDefault="00F163A7"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1.3</w:t>
      </w:r>
      <w:r w:rsidR="00A22893" w:rsidRPr="00C230A1">
        <w:rPr>
          <w:rStyle w:val="Strong"/>
          <w:color w:val="000000" w:themeColor="text1"/>
          <w:sz w:val="28"/>
          <w:szCs w:val="28"/>
          <w:bdr w:val="none" w:sz="0" w:space="0" w:color="auto" w:frame="1"/>
        </w:rPr>
        <w:t xml:space="preserve">. </w:t>
      </w:r>
      <w:r w:rsidR="00DC534D" w:rsidRPr="00C230A1">
        <w:rPr>
          <w:rStyle w:val="Strong"/>
          <w:color w:val="000000" w:themeColor="text1"/>
          <w:sz w:val="28"/>
          <w:szCs w:val="28"/>
          <w:bdr w:val="none" w:sz="0" w:space="0" w:color="auto" w:frame="1"/>
        </w:rPr>
        <w:t>Chi khen thưởng</w:t>
      </w:r>
      <w:r w:rsidR="003B6D89" w:rsidRPr="00C230A1">
        <w:rPr>
          <w:rStyle w:val="Strong"/>
          <w:color w:val="000000" w:themeColor="text1"/>
          <w:sz w:val="28"/>
          <w:szCs w:val="28"/>
          <w:bdr w:val="none" w:sz="0" w:space="0" w:color="auto" w:frame="1"/>
        </w:rPr>
        <w:t xml:space="preserve"> </w:t>
      </w:r>
      <w:r w:rsidR="003B6D89" w:rsidRPr="00C230A1">
        <w:rPr>
          <w:color w:val="000000" w:themeColor="text1"/>
          <w:sz w:val="28"/>
          <w:szCs w:val="28"/>
        </w:rPr>
        <w:t>Mục 6200:</w:t>
      </w:r>
    </w:p>
    <w:p w:rsidR="008E21C7" w:rsidRPr="00C230A1" w:rsidRDefault="00DC534D"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color w:val="000000" w:themeColor="text1"/>
          <w:sz w:val="28"/>
          <w:szCs w:val="28"/>
        </w:rPr>
        <w:t xml:space="preserve">Cán bộ, giáo viên, CNV đạt các danh hiệu thi đua cuối kỳ, cuối năm thực hiện theo Thông tư số 02/2011/TT-BNV ngày 24/01/2011 của Bộ Nội vụ về việc Hướng dẫn thực hiện Nghị định số 42/2010/NĐ-CP ngày 15/4/2010 của Chính </w:t>
      </w:r>
      <w:r w:rsidRPr="00C230A1">
        <w:rPr>
          <w:color w:val="000000" w:themeColor="text1"/>
          <w:sz w:val="28"/>
          <w:szCs w:val="28"/>
        </w:rPr>
        <w:lastRenderedPageBreak/>
        <w:t>phủ quy định chi tiết thi hành một số điều của Luật Thi đua, Khen thưởng và Luật sửa đổi, bổ sung một số điều của Luật Thi đua, Khen thưởng.</w:t>
      </w:r>
    </w:p>
    <w:p w:rsidR="003B6D89" w:rsidRPr="00C230A1" w:rsidRDefault="00F163A7"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color w:val="000000" w:themeColor="text1"/>
          <w:sz w:val="28"/>
          <w:szCs w:val="28"/>
          <w:bdr w:val="none" w:sz="0" w:space="0" w:color="auto" w:frame="1"/>
        </w:rPr>
        <w:t>1.4</w:t>
      </w:r>
      <w:r w:rsidR="00FC1B9B" w:rsidRPr="00C230A1">
        <w:rPr>
          <w:rStyle w:val="Strong"/>
          <w:color w:val="000000" w:themeColor="text1"/>
          <w:sz w:val="28"/>
          <w:szCs w:val="28"/>
          <w:bdr w:val="none" w:sz="0" w:space="0" w:color="auto" w:frame="1"/>
        </w:rPr>
        <w:t xml:space="preserve">. </w:t>
      </w:r>
      <w:r w:rsidR="00DC534D" w:rsidRPr="00C230A1">
        <w:rPr>
          <w:rStyle w:val="Strong"/>
          <w:color w:val="000000" w:themeColor="text1"/>
          <w:sz w:val="28"/>
          <w:szCs w:val="28"/>
          <w:bdr w:val="none" w:sz="0" w:space="0" w:color="auto" w:frame="1"/>
        </w:rPr>
        <w:t>Chi phúc lợi tập thể</w:t>
      </w:r>
      <w:r w:rsidR="003B6D89" w:rsidRPr="00C230A1">
        <w:rPr>
          <w:rStyle w:val="Strong"/>
          <w:color w:val="000000" w:themeColor="text1"/>
          <w:sz w:val="28"/>
          <w:szCs w:val="28"/>
          <w:bdr w:val="none" w:sz="0" w:space="0" w:color="auto" w:frame="1"/>
        </w:rPr>
        <w:t xml:space="preserve"> mục 6250: </w:t>
      </w:r>
    </w:p>
    <w:p w:rsidR="007B1AF3" w:rsidRPr="00C230A1" w:rsidRDefault="00210EAC"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Emphasis"/>
          <w:b/>
          <w:bCs/>
          <w:color w:val="000000" w:themeColor="text1"/>
          <w:sz w:val="28"/>
          <w:szCs w:val="28"/>
          <w:bdr w:val="none" w:sz="0" w:space="0" w:color="auto" w:frame="1"/>
        </w:rPr>
        <w:t>-Tiền nước uống</w:t>
      </w:r>
      <w:r w:rsidRPr="00C230A1">
        <w:rPr>
          <w:color w:val="000000" w:themeColor="text1"/>
          <w:sz w:val="28"/>
          <w:szCs w:val="28"/>
        </w:rPr>
        <w:t>: Tiền nước lọc, tiền trà phục vụ nước uống hàng ngày của đơn vị được thanh toán thực tế nhưng không quá 1</w:t>
      </w:r>
      <w:r w:rsidR="00191322" w:rsidRPr="00C230A1">
        <w:rPr>
          <w:color w:val="000000" w:themeColor="text1"/>
          <w:sz w:val="28"/>
          <w:szCs w:val="28"/>
        </w:rPr>
        <w:t>5</w:t>
      </w:r>
      <w:r w:rsidRPr="00C230A1">
        <w:rPr>
          <w:color w:val="000000" w:themeColor="text1"/>
          <w:sz w:val="28"/>
          <w:szCs w:val="28"/>
        </w:rPr>
        <w:t>.000đ/người/tháng.</w:t>
      </w:r>
      <w:r w:rsidR="00E31D15" w:rsidRPr="00C230A1">
        <w:rPr>
          <w:color w:val="000000" w:themeColor="text1"/>
          <w:sz w:val="28"/>
          <w:szCs w:val="28"/>
        </w:rPr>
        <w:t xml:space="preserve"> </w:t>
      </w:r>
    </w:p>
    <w:p w:rsidR="00210EAC" w:rsidRPr="00C230A1" w:rsidRDefault="007B1AF3"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Nếu trường phát động  dọn dẹp vệ sinh toàn trường </w:t>
      </w:r>
      <w:r w:rsidR="00E31D15" w:rsidRPr="00C230A1">
        <w:rPr>
          <w:color w:val="000000" w:themeColor="text1"/>
          <w:sz w:val="28"/>
          <w:szCs w:val="28"/>
        </w:rPr>
        <w:t>nên nước uống có thể mua nư</w:t>
      </w:r>
      <w:r w:rsidR="00E9790D" w:rsidRPr="00C230A1">
        <w:rPr>
          <w:color w:val="000000" w:themeColor="text1"/>
          <w:sz w:val="28"/>
          <w:szCs w:val="28"/>
        </w:rPr>
        <w:t>ớc</w:t>
      </w:r>
      <w:r w:rsidR="00290B30" w:rsidRPr="00C230A1">
        <w:rPr>
          <w:color w:val="000000" w:themeColor="text1"/>
          <w:sz w:val="28"/>
          <w:szCs w:val="28"/>
        </w:rPr>
        <w:t xml:space="preserve"> đóng chai</w:t>
      </w:r>
      <w:r w:rsidRPr="00C230A1">
        <w:rPr>
          <w:color w:val="000000" w:themeColor="text1"/>
          <w:sz w:val="28"/>
          <w:szCs w:val="28"/>
        </w:rPr>
        <w:t xml:space="preserve"> phát</w:t>
      </w:r>
      <w:r w:rsidR="00290B30" w:rsidRPr="00C230A1">
        <w:rPr>
          <w:color w:val="000000" w:themeColor="text1"/>
          <w:sz w:val="28"/>
          <w:szCs w:val="28"/>
        </w:rPr>
        <w:t xml:space="preserve"> </w:t>
      </w:r>
      <w:r w:rsidRPr="00C230A1">
        <w:rPr>
          <w:color w:val="000000" w:themeColor="text1"/>
          <w:sz w:val="28"/>
          <w:szCs w:val="28"/>
        </w:rPr>
        <w:t>cho giáo viên mỗi người 1 chai nước.</w:t>
      </w:r>
    </w:p>
    <w:p w:rsidR="00B30633" w:rsidRPr="00C230A1" w:rsidRDefault="00210EAC"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Về việc phục vụ cho các hoạt động có tổ chức và được duyệt kinh phí  như thực hiện các chuyên đề chuyên môn cấp trường</w:t>
      </w:r>
      <w:r w:rsidR="00DF335E" w:rsidRPr="00C230A1">
        <w:rPr>
          <w:color w:val="000000" w:themeColor="text1"/>
          <w:sz w:val="28"/>
          <w:szCs w:val="28"/>
        </w:rPr>
        <w:t>, huyện</w:t>
      </w:r>
      <w:r w:rsidRPr="00C230A1">
        <w:rPr>
          <w:color w:val="000000" w:themeColor="text1"/>
          <w:sz w:val="28"/>
          <w:szCs w:val="28"/>
        </w:rPr>
        <w:t>, lễ hội, sơ, tổng kết, các hoạt động lớn của các tổ chức trong nhà trường, tiếp khách. Do vậy để đảm bảo việc tiết kiệm mua và sử dụng sẽ được khoán tiền trà, nước tiếp khách cho mỗi đợt ( như chuyên đề, lễ hội sơ kết , tổng kết, 20-11, 8-3,</w:t>
      </w:r>
      <w:r w:rsidR="00DF335E" w:rsidRPr="00C230A1">
        <w:rPr>
          <w:color w:val="000000" w:themeColor="text1"/>
          <w:sz w:val="28"/>
          <w:szCs w:val="28"/>
        </w:rPr>
        <w:t xml:space="preserve"> 5-9</w:t>
      </w:r>
      <w:r w:rsidRPr="00C230A1">
        <w:rPr>
          <w:color w:val="000000" w:themeColor="text1"/>
          <w:sz w:val="28"/>
          <w:szCs w:val="28"/>
        </w:rPr>
        <w:t xml:space="preserve"> các hoạt động khác)  là không quá 300.000 đồng/ 1 đợt  ( nhưng mua nước hoặc trà phải có hóa đơn ).</w:t>
      </w:r>
      <w:r w:rsidR="003B6D89" w:rsidRPr="00C230A1">
        <w:rPr>
          <w:color w:val="000000" w:themeColor="text1"/>
          <w:sz w:val="28"/>
          <w:szCs w:val="28"/>
        </w:rPr>
        <w:t>Tiền nước cho học sinh (nếu có)</w:t>
      </w:r>
    </w:p>
    <w:p w:rsidR="00210EAC" w:rsidRPr="00C230A1" w:rsidRDefault="00B30633" w:rsidP="00940B41">
      <w:pPr>
        <w:spacing w:before="120" w:after="120"/>
        <w:ind w:firstLine="720"/>
        <w:jc w:val="both"/>
        <w:rPr>
          <w:color w:val="000000" w:themeColor="text1"/>
          <w:sz w:val="28"/>
          <w:szCs w:val="28"/>
        </w:rPr>
      </w:pPr>
      <w:r w:rsidRPr="00C230A1">
        <w:rPr>
          <w:color w:val="000000" w:themeColor="text1"/>
          <w:sz w:val="28"/>
          <w:szCs w:val="28"/>
        </w:rPr>
        <w:t>- Tiền tàu xe cho cán bộ giáo viên về quê lo ma chay cha mẹ theo thông tư số 141/2011/TT-BTC ngày 20/10/2011.</w:t>
      </w:r>
    </w:p>
    <w:p w:rsidR="003B6D89" w:rsidRPr="00C230A1" w:rsidRDefault="00F163A7"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1.5</w:t>
      </w:r>
      <w:r w:rsidR="00FC1B9B" w:rsidRPr="00C230A1">
        <w:rPr>
          <w:rStyle w:val="Strong"/>
          <w:color w:val="000000" w:themeColor="text1"/>
          <w:sz w:val="28"/>
          <w:szCs w:val="28"/>
          <w:bdr w:val="none" w:sz="0" w:space="0" w:color="auto" w:frame="1"/>
        </w:rPr>
        <w:t>.</w:t>
      </w:r>
      <w:r w:rsidRPr="00C230A1">
        <w:rPr>
          <w:rStyle w:val="Strong"/>
          <w:color w:val="000000" w:themeColor="text1"/>
          <w:sz w:val="28"/>
          <w:szCs w:val="28"/>
          <w:bdr w:val="none" w:sz="0" w:space="0" w:color="auto" w:frame="1"/>
        </w:rPr>
        <w:t xml:space="preserve"> </w:t>
      </w:r>
      <w:r w:rsidR="00DC534D" w:rsidRPr="00C230A1">
        <w:rPr>
          <w:rStyle w:val="Strong"/>
          <w:color w:val="000000" w:themeColor="text1"/>
          <w:sz w:val="28"/>
          <w:szCs w:val="28"/>
          <w:bdr w:val="none" w:sz="0" w:space="0" w:color="auto" w:frame="1"/>
        </w:rPr>
        <w:t>Thanh toán dịch vụ công cộng</w:t>
      </w:r>
      <w:r w:rsidR="003B6D89" w:rsidRPr="00C230A1">
        <w:rPr>
          <w:rStyle w:val="Strong"/>
          <w:color w:val="000000" w:themeColor="text1"/>
          <w:sz w:val="28"/>
          <w:szCs w:val="28"/>
          <w:bdr w:val="none" w:sz="0" w:space="0" w:color="auto" w:frame="1"/>
        </w:rPr>
        <w:t xml:space="preserve"> Mục 6500:</w:t>
      </w:r>
    </w:p>
    <w:p w:rsidR="003B6D89" w:rsidRPr="00C230A1" w:rsidRDefault="003B6D89" w:rsidP="00940B41">
      <w:pPr>
        <w:pStyle w:val="NormalWeb"/>
        <w:spacing w:before="120" w:beforeAutospacing="0" w:after="120" w:afterAutospacing="0"/>
        <w:ind w:firstLine="720"/>
        <w:jc w:val="both"/>
        <w:rPr>
          <w:color w:val="000000" w:themeColor="text1"/>
          <w:sz w:val="28"/>
          <w:szCs w:val="28"/>
        </w:rPr>
      </w:pPr>
      <w:r w:rsidRPr="00C230A1">
        <w:rPr>
          <w:rStyle w:val="Strong"/>
          <w:color w:val="000000" w:themeColor="text1"/>
          <w:sz w:val="28"/>
          <w:szCs w:val="28"/>
          <w:bdr w:val="none" w:sz="0" w:space="0" w:color="auto" w:frame="1"/>
        </w:rPr>
        <w:t xml:space="preserve">- </w:t>
      </w:r>
      <w:r w:rsidR="00F35A67" w:rsidRPr="00C230A1">
        <w:rPr>
          <w:color w:val="000000" w:themeColor="text1"/>
          <w:sz w:val="28"/>
          <w:szCs w:val="28"/>
        </w:rPr>
        <w:t xml:space="preserve">Điện dùng để phục vụ công tác cơ quan, khi không có nhu cầu sử dụng hoặc hết giờ làm việc phải tắt hết các thiết bị như: Máy in, máy tính, đèn quạt, máy điều hòa… Tăng cường sử dụng ánh sáng thiên nhiên để giảm bớt đèn chiếu sáng trong các phòng, với tinh thần tiết kiệm tránh lãnh phí. Nếu sử dụng máy điều hòa nhiệt độ trong điều kiện thời tiết nóng phải để nhiệt độ </w:t>
      </w:r>
      <w:r w:rsidR="00F35A67" w:rsidRPr="00C230A1">
        <w:rPr>
          <w:color w:val="000000" w:themeColor="text1"/>
          <w:sz w:val="28"/>
          <w:szCs w:val="28"/>
          <w:lang w:val="vi-VN"/>
        </w:rPr>
        <w:t>2</w:t>
      </w:r>
      <w:r w:rsidR="00F35A67" w:rsidRPr="00C230A1">
        <w:rPr>
          <w:color w:val="000000" w:themeColor="text1"/>
          <w:sz w:val="28"/>
          <w:szCs w:val="28"/>
        </w:rPr>
        <w:t>5</w:t>
      </w:r>
      <w:r w:rsidR="00F35A67" w:rsidRPr="00C230A1">
        <w:rPr>
          <w:color w:val="000000" w:themeColor="text1"/>
          <w:sz w:val="28"/>
          <w:szCs w:val="28"/>
          <w:vertAlign w:val="superscript"/>
          <w:lang w:val="vi-VN"/>
        </w:rPr>
        <w:t>0</w:t>
      </w:r>
      <w:r w:rsidR="00F35A67" w:rsidRPr="00C230A1">
        <w:rPr>
          <w:color w:val="000000" w:themeColor="text1"/>
          <w:sz w:val="28"/>
          <w:szCs w:val="28"/>
          <w:lang w:val="vi-VN"/>
        </w:rPr>
        <w:t>C</w:t>
      </w:r>
      <w:r w:rsidR="00F35A67" w:rsidRPr="00C230A1">
        <w:rPr>
          <w:color w:val="000000" w:themeColor="text1"/>
          <w:sz w:val="28"/>
          <w:szCs w:val="28"/>
        </w:rPr>
        <w:t xml:space="preserve"> tr</w:t>
      </w:r>
      <w:r w:rsidR="00F35A67" w:rsidRPr="00C230A1">
        <w:rPr>
          <w:color w:val="000000" w:themeColor="text1"/>
          <w:sz w:val="28"/>
          <w:szCs w:val="28"/>
          <w:lang w:val="vi-VN"/>
        </w:rPr>
        <w:t>ở lên</w:t>
      </w:r>
      <w:r w:rsidR="00F35A67" w:rsidRPr="00C230A1">
        <w:rPr>
          <w:color w:val="000000" w:themeColor="text1"/>
          <w:sz w:val="28"/>
          <w:szCs w:val="28"/>
        </w:rPr>
        <w:t>,</w:t>
      </w:r>
      <w:r w:rsidR="00F35A67" w:rsidRPr="00C230A1">
        <w:rPr>
          <w:color w:val="000000" w:themeColor="text1"/>
          <w:sz w:val="28"/>
          <w:szCs w:val="28"/>
          <w:lang w:val="vi-VN"/>
        </w:rPr>
        <w:t xml:space="preserve"> khi mở máy điều hòa</w:t>
      </w:r>
      <w:r w:rsidR="00F35A67" w:rsidRPr="00C230A1">
        <w:rPr>
          <w:color w:val="000000" w:themeColor="text1"/>
          <w:sz w:val="28"/>
          <w:szCs w:val="28"/>
        </w:rPr>
        <w:t xml:space="preserve"> nhiệt độ phải đóng tất cả cửa phòng làm việc, tắt hoặc giảm bớt quạt gió.</w:t>
      </w:r>
    </w:p>
    <w:p w:rsidR="003B6D89" w:rsidRPr="00C230A1" w:rsidRDefault="003B6D89" w:rsidP="00940B41">
      <w:pPr>
        <w:pStyle w:val="NormalWeb"/>
        <w:spacing w:before="120" w:beforeAutospacing="0" w:after="120" w:afterAutospacing="0"/>
        <w:ind w:firstLine="720"/>
        <w:jc w:val="both"/>
        <w:rPr>
          <w:color w:val="000000" w:themeColor="text1"/>
          <w:sz w:val="28"/>
          <w:szCs w:val="28"/>
        </w:rPr>
      </w:pPr>
      <w:r w:rsidRPr="00C230A1">
        <w:rPr>
          <w:color w:val="000000" w:themeColor="text1"/>
          <w:sz w:val="28"/>
          <w:szCs w:val="28"/>
        </w:rPr>
        <w:t xml:space="preserve"> Thanh toán dịch vụ công cộng tiền điện : theo chứng từ thực tế nhưng cần phải tiêt kiệm tránh tình trạng quạt để không mà không có người, ra về cần tắt hết thiết bị có điện.</w:t>
      </w:r>
    </w:p>
    <w:p w:rsidR="00F35A67" w:rsidRPr="00C230A1" w:rsidRDefault="003B6D89" w:rsidP="00940B41">
      <w:pPr>
        <w:pStyle w:val="NormalWeb"/>
        <w:spacing w:before="120" w:beforeAutospacing="0" w:after="120" w:afterAutospacing="0"/>
        <w:ind w:firstLine="720"/>
        <w:jc w:val="both"/>
        <w:rPr>
          <w:color w:val="000000" w:themeColor="text1"/>
          <w:sz w:val="28"/>
          <w:szCs w:val="28"/>
        </w:rPr>
      </w:pPr>
      <w:r w:rsidRPr="00C230A1">
        <w:rPr>
          <w:color w:val="000000" w:themeColor="text1"/>
          <w:sz w:val="28"/>
          <w:szCs w:val="28"/>
        </w:rPr>
        <w:t xml:space="preserve">.- </w:t>
      </w:r>
      <w:r w:rsidR="00F35A67" w:rsidRPr="00C230A1">
        <w:rPr>
          <w:color w:val="000000" w:themeColor="text1"/>
          <w:sz w:val="28"/>
          <w:szCs w:val="28"/>
        </w:rPr>
        <w:t>Thanh toán</w:t>
      </w:r>
      <w:r w:rsidR="0010151C" w:rsidRPr="00C230A1">
        <w:rPr>
          <w:color w:val="000000" w:themeColor="text1"/>
          <w:sz w:val="28"/>
          <w:szCs w:val="28"/>
        </w:rPr>
        <w:t xml:space="preserve"> vệ sinh, môi trường</w:t>
      </w:r>
      <w:r w:rsidR="00171EBD" w:rsidRPr="00C230A1">
        <w:rPr>
          <w:color w:val="000000" w:themeColor="text1"/>
          <w:sz w:val="28"/>
          <w:szCs w:val="28"/>
        </w:rPr>
        <w:t>, nước sạch</w:t>
      </w:r>
      <w:r w:rsidR="0010151C" w:rsidRPr="00C230A1">
        <w:rPr>
          <w:color w:val="000000" w:themeColor="text1"/>
          <w:sz w:val="28"/>
          <w:szCs w:val="28"/>
        </w:rPr>
        <w:t xml:space="preserve"> hàng tháng theo</w:t>
      </w:r>
      <w:r w:rsidR="000F66BD" w:rsidRPr="00C230A1">
        <w:rPr>
          <w:color w:val="000000" w:themeColor="text1"/>
          <w:sz w:val="28"/>
          <w:szCs w:val="28"/>
        </w:rPr>
        <w:t xml:space="preserve"> hóa đơn, giấy báo,</w:t>
      </w:r>
      <w:r w:rsidR="0010151C" w:rsidRPr="00C230A1">
        <w:rPr>
          <w:color w:val="000000" w:themeColor="text1"/>
          <w:sz w:val="28"/>
          <w:szCs w:val="28"/>
        </w:rPr>
        <w:t xml:space="preserve"> chứng từ thực tế</w:t>
      </w:r>
      <w:r w:rsidR="000F66BD" w:rsidRPr="00C230A1">
        <w:rPr>
          <w:color w:val="000000" w:themeColor="text1"/>
          <w:sz w:val="28"/>
          <w:szCs w:val="28"/>
        </w:rPr>
        <w:t xml:space="preserve">. </w:t>
      </w:r>
    </w:p>
    <w:p w:rsidR="00F35A67" w:rsidRPr="00C230A1" w:rsidRDefault="003B6D89"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F35A67" w:rsidRPr="00C230A1">
        <w:rPr>
          <w:color w:val="000000" w:themeColor="text1"/>
          <w:sz w:val="28"/>
          <w:szCs w:val="28"/>
        </w:rPr>
        <w:t>Sử dụng nước sinh hoạt mỗi cá nhân cũng phải đặt tinh thần tiết kiệm làm trên hết, không sử dụng nước để rửa xe cá nhân, khi sử dụng nước để tưới cây xanh thì cũng ở mức vừa phải.</w:t>
      </w:r>
    </w:p>
    <w:p w:rsidR="00DC534D" w:rsidRPr="00C230A1" w:rsidRDefault="00F163A7"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1.6</w:t>
      </w:r>
      <w:r w:rsidR="00FC1B9B" w:rsidRPr="00C230A1">
        <w:rPr>
          <w:rStyle w:val="Strong"/>
          <w:color w:val="000000" w:themeColor="text1"/>
          <w:sz w:val="28"/>
          <w:szCs w:val="28"/>
          <w:bdr w:val="none" w:sz="0" w:space="0" w:color="auto" w:frame="1"/>
        </w:rPr>
        <w:t>.</w:t>
      </w:r>
      <w:r w:rsidRPr="00C230A1">
        <w:rPr>
          <w:rStyle w:val="Strong"/>
          <w:color w:val="000000" w:themeColor="text1"/>
          <w:sz w:val="28"/>
          <w:szCs w:val="28"/>
          <w:bdr w:val="none" w:sz="0" w:space="0" w:color="auto" w:frame="1"/>
        </w:rPr>
        <w:t xml:space="preserve"> </w:t>
      </w:r>
      <w:r w:rsidR="00DC534D" w:rsidRPr="00C230A1">
        <w:rPr>
          <w:rStyle w:val="Strong"/>
          <w:color w:val="000000" w:themeColor="text1"/>
          <w:sz w:val="28"/>
          <w:szCs w:val="28"/>
          <w:bdr w:val="none" w:sz="0" w:space="0" w:color="auto" w:frame="1"/>
        </w:rPr>
        <w:t>Sử dụng vật tư văn phòng</w:t>
      </w:r>
      <w:r w:rsidR="003B6D89" w:rsidRPr="00C230A1">
        <w:rPr>
          <w:rStyle w:val="Strong"/>
          <w:color w:val="000000" w:themeColor="text1"/>
          <w:sz w:val="28"/>
          <w:szCs w:val="28"/>
          <w:bdr w:val="none" w:sz="0" w:space="0" w:color="auto" w:frame="1"/>
        </w:rPr>
        <w:t xml:space="preserve"> Mục 6550:</w:t>
      </w:r>
    </w:p>
    <w:p w:rsidR="003B6D89" w:rsidRPr="00C230A1" w:rsidRDefault="003B6D89" w:rsidP="00940B41">
      <w:pPr>
        <w:spacing w:before="120" w:after="120"/>
        <w:ind w:firstLine="720"/>
        <w:jc w:val="both"/>
        <w:rPr>
          <w:rStyle w:val="Strong"/>
          <w:b w:val="0"/>
          <w:bCs w:val="0"/>
          <w:color w:val="000000" w:themeColor="text1"/>
          <w:sz w:val="28"/>
          <w:szCs w:val="28"/>
        </w:rPr>
      </w:pPr>
      <w:r w:rsidRPr="00C230A1">
        <w:rPr>
          <w:rStyle w:val="Strong"/>
          <w:color w:val="000000" w:themeColor="text1"/>
          <w:sz w:val="28"/>
          <w:szCs w:val="28"/>
          <w:bdr w:val="none" w:sz="0" w:space="0" w:color="auto" w:frame="1"/>
        </w:rPr>
        <w:t xml:space="preserve">- Mua văn phòng phẩm: </w:t>
      </w:r>
      <w:r w:rsidRPr="00C230A1">
        <w:rPr>
          <w:color w:val="000000" w:themeColor="text1"/>
          <w:sz w:val="28"/>
          <w:szCs w:val="28"/>
        </w:rPr>
        <w:t xml:space="preserve">Sử dụng văn phòng phẩm (giấy, bút, mực, dụng cụ văn phòng, vật tư văn phòng khác…) phải trịêt để tiết kiệm.  </w:t>
      </w:r>
    </w:p>
    <w:p w:rsidR="007349CD" w:rsidRPr="00C230A1" w:rsidRDefault="00212D9B" w:rsidP="00940B41">
      <w:pPr>
        <w:spacing w:before="120" w:after="120"/>
        <w:ind w:firstLine="720"/>
        <w:jc w:val="both"/>
        <w:rPr>
          <w:rStyle w:val="Strong"/>
          <w:b w:val="0"/>
          <w:color w:val="000000" w:themeColor="text1"/>
          <w:sz w:val="28"/>
          <w:szCs w:val="28"/>
          <w:bdr w:val="none" w:sz="0" w:space="0" w:color="auto" w:frame="1"/>
        </w:rPr>
      </w:pPr>
      <w:r w:rsidRPr="00C230A1">
        <w:rPr>
          <w:color w:val="000000" w:themeColor="text1"/>
          <w:sz w:val="28"/>
          <w:szCs w:val="28"/>
        </w:rPr>
        <w:t xml:space="preserve">- </w:t>
      </w:r>
      <w:r w:rsidR="009E3E73" w:rsidRPr="00C230A1">
        <w:rPr>
          <w:b/>
          <w:color w:val="000000" w:themeColor="text1"/>
          <w:sz w:val="28"/>
          <w:szCs w:val="28"/>
        </w:rPr>
        <w:t>Đối với các vật tư văn phòng</w:t>
      </w:r>
      <w:r w:rsidR="003B6D89" w:rsidRPr="00C230A1">
        <w:rPr>
          <w:b/>
          <w:color w:val="000000" w:themeColor="text1"/>
          <w:sz w:val="28"/>
          <w:szCs w:val="28"/>
        </w:rPr>
        <w:t xml:space="preserve"> khác</w:t>
      </w:r>
      <w:r w:rsidRPr="00C230A1">
        <w:rPr>
          <w:color w:val="000000" w:themeColor="text1"/>
          <w:sz w:val="28"/>
          <w:szCs w:val="28"/>
        </w:rPr>
        <w:t xml:space="preserve">: </w:t>
      </w:r>
      <w:r w:rsidRPr="00C230A1">
        <w:rPr>
          <w:rStyle w:val="Strong"/>
          <w:b w:val="0"/>
          <w:color w:val="000000" w:themeColor="text1"/>
          <w:sz w:val="28"/>
          <w:szCs w:val="28"/>
          <w:bdr w:val="none" w:sz="0" w:space="0" w:color="auto" w:frame="1"/>
        </w:rPr>
        <w:t>M</w:t>
      </w:r>
      <w:r w:rsidR="003B6D89" w:rsidRPr="00C230A1">
        <w:rPr>
          <w:rStyle w:val="Strong"/>
          <w:b w:val="0"/>
          <w:color w:val="000000" w:themeColor="text1"/>
          <w:sz w:val="28"/>
          <w:szCs w:val="28"/>
          <w:bdr w:val="none" w:sz="0" w:space="0" w:color="auto" w:frame="1"/>
        </w:rPr>
        <w:t>ua , bươm</w:t>
      </w:r>
      <w:r w:rsidR="009E3E73" w:rsidRPr="00C230A1">
        <w:rPr>
          <w:rStyle w:val="Strong"/>
          <w:b w:val="0"/>
          <w:color w:val="000000" w:themeColor="text1"/>
          <w:sz w:val="28"/>
          <w:szCs w:val="28"/>
          <w:bdr w:val="none" w:sz="0" w:space="0" w:color="auto" w:frame="1"/>
        </w:rPr>
        <w:t xml:space="preserve"> mực máy in, </w:t>
      </w:r>
      <w:r w:rsidRPr="00C230A1">
        <w:rPr>
          <w:rStyle w:val="Strong"/>
          <w:b w:val="0"/>
          <w:color w:val="000000" w:themeColor="text1"/>
          <w:sz w:val="28"/>
          <w:szCs w:val="28"/>
          <w:bdr w:val="none" w:sz="0" w:space="0" w:color="auto" w:frame="1"/>
        </w:rPr>
        <w:t xml:space="preserve">mực photo, mua USB, </w:t>
      </w:r>
      <w:r w:rsidR="00C04AE3" w:rsidRPr="00C230A1">
        <w:rPr>
          <w:rStyle w:val="Strong"/>
          <w:b w:val="0"/>
          <w:color w:val="000000" w:themeColor="text1"/>
          <w:sz w:val="28"/>
          <w:szCs w:val="28"/>
          <w:bdr w:val="none" w:sz="0" w:space="0" w:color="auto" w:frame="1"/>
        </w:rPr>
        <w:t xml:space="preserve">bìa hộp, </w:t>
      </w:r>
      <w:r w:rsidRPr="00C230A1">
        <w:rPr>
          <w:rStyle w:val="Strong"/>
          <w:b w:val="0"/>
          <w:color w:val="000000" w:themeColor="text1"/>
          <w:sz w:val="28"/>
          <w:szCs w:val="28"/>
          <w:bdr w:val="none" w:sz="0" w:space="0" w:color="auto" w:frame="1"/>
        </w:rPr>
        <w:t xml:space="preserve">các loại vật tư khác… cần thiết </w:t>
      </w:r>
      <w:r w:rsidR="00066F3D" w:rsidRPr="00C230A1">
        <w:rPr>
          <w:rStyle w:val="Strong"/>
          <w:b w:val="0"/>
          <w:color w:val="000000" w:themeColor="text1"/>
          <w:sz w:val="28"/>
          <w:szCs w:val="28"/>
          <w:bdr w:val="none" w:sz="0" w:space="0" w:color="auto" w:frame="1"/>
        </w:rPr>
        <w:t xml:space="preserve">bị </w:t>
      </w:r>
      <w:r w:rsidRPr="00C230A1">
        <w:rPr>
          <w:rStyle w:val="Strong"/>
          <w:b w:val="0"/>
          <w:color w:val="000000" w:themeColor="text1"/>
          <w:sz w:val="28"/>
          <w:szCs w:val="28"/>
          <w:bdr w:val="none" w:sz="0" w:space="0" w:color="auto" w:frame="1"/>
        </w:rPr>
        <w:t>cho văn phòng, trường học.</w:t>
      </w:r>
    </w:p>
    <w:p w:rsidR="009E3E73" w:rsidRPr="00C230A1" w:rsidRDefault="00212D9B" w:rsidP="00940B41">
      <w:pPr>
        <w:spacing w:before="120" w:after="120"/>
        <w:ind w:firstLine="720"/>
        <w:jc w:val="both"/>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 xml:space="preserve">- </w:t>
      </w:r>
      <w:r w:rsidR="009E3E73" w:rsidRPr="00C230A1">
        <w:rPr>
          <w:rStyle w:val="Strong"/>
          <w:color w:val="000000" w:themeColor="text1"/>
          <w:sz w:val="28"/>
          <w:szCs w:val="28"/>
          <w:bdr w:val="none" w:sz="0" w:space="0" w:color="auto" w:frame="1"/>
        </w:rPr>
        <w:t>Mua sắm thiết bị dụng cụ văn phòng</w:t>
      </w:r>
      <w:r w:rsidR="009E3E73" w:rsidRPr="00C230A1">
        <w:rPr>
          <w:rStyle w:val="Strong"/>
          <w:b w:val="0"/>
          <w:color w:val="000000" w:themeColor="text1"/>
          <w:sz w:val="28"/>
          <w:szCs w:val="28"/>
          <w:bdr w:val="none" w:sz="0" w:space="0" w:color="auto" w:frame="1"/>
        </w:rPr>
        <w:t xml:space="preserve">: </w:t>
      </w:r>
      <w:r w:rsidRPr="00C230A1">
        <w:rPr>
          <w:rStyle w:val="Strong"/>
          <w:b w:val="0"/>
          <w:color w:val="000000" w:themeColor="text1"/>
          <w:sz w:val="28"/>
          <w:szCs w:val="28"/>
          <w:bdr w:val="none" w:sz="0" w:space="0" w:color="auto" w:frame="1"/>
        </w:rPr>
        <w:t>Micro, tủ, ghế, máy in, máy hút bụi</w:t>
      </w:r>
      <w:r w:rsidR="00171EBD" w:rsidRPr="00C230A1">
        <w:rPr>
          <w:rStyle w:val="Strong"/>
          <w:b w:val="0"/>
          <w:color w:val="000000" w:themeColor="text1"/>
          <w:sz w:val="28"/>
          <w:szCs w:val="28"/>
          <w:bdr w:val="none" w:sz="0" w:space="0" w:color="auto" w:frame="1"/>
        </w:rPr>
        <w:t>, các thiết bị, dung cụ khác</w:t>
      </w:r>
      <w:r w:rsidRPr="00C230A1">
        <w:rPr>
          <w:rStyle w:val="Strong"/>
          <w:b w:val="0"/>
          <w:color w:val="000000" w:themeColor="text1"/>
          <w:sz w:val="28"/>
          <w:szCs w:val="28"/>
          <w:bdr w:val="none" w:sz="0" w:space="0" w:color="auto" w:frame="1"/>
        </w:rPr>
        <w:t>……. v</w:t>
      </w:r>
      <w:r w:rsidR="009E3E73" w:rsidRPr="00C230A1">
        <w:rPr>
          <w:rStyle w:val="Strong"/>
          <w:b w:val="0"/>
          <w:color w:val="000000" w:themeColor="text1"/>
          <w:sz w:val="28"/>
          <w:szCs w:val="28"/>
          <w:bdr w:val="none" w:sz="0" w:space="0" w:color="auto" w:frame="1"/>
        </w:rPr>
        <w:t xml:space="preserve">iệc mua sắm phải phù hợp với nhu cầu sử </w:t>
      </w:r>
      <w:r w:rsidR="009E3E73" w:rsidRPr="00C230A1">
        <w:rPr>
          <w:rStyle w:val="Strong"/>
          <w:b w:val="0"/>
          <w:color w:val="000000" w:themeColor="text1"/>
          <w:sz w:val="28"/>
          <w:szCs w:val="28"/>
          <w:bdr w:val="none" w:sz="0" w:space="0" w:color="auto" w:frame="1"/>
        </w:rPr>
        <w:lastRenderedPageBreak/>
        <w:t>dụng, tránh lãng phí và phải được cán bộ phụ trách đề xuất với Thủ trưởng cơ quan và được đồng ý. Phụ trách văn phòng phải báo cáo thực hành tiết kiệm, chống lãng phí hàng quý vào cuộc hợp cơ quan tháng cuối quý.</w:t>
      </w:r>
    </w:p>
    <w:p w:rsidR="00212D9B" w:rsidRPr="00C230A1" w:rsidRDefault="00212D9B" w:rsidP="00940B41">
      <w:pPr>
        <w:spacing w:before="120" w:after="120"/>
        <w:ind w:firstLine="720"/>
        <w:jc w:val="both"/>
        <w:rPr>
          <w:color w:val="000000" w:themeColor="text1"/>
          <w:sz w:val="28"/>
          <w:szCs w:val="28"/>
        </w:rPr>
      </w:pPr>
      <w:r w:rsidRPr="00C230A1">
        <w:rPr>
          <w:color w:val="000000" w:themeColor="text1"/>
          <w:sz w:val="28"/>
          <w:szCs w:val="28"/>
        </w:rPr>
        <w:t xml:space="preserve">Những loại </w:t>
      </w:r>
      <w:r w:rsidRPr="00C230A1">
        <w:rPr>
          <w:color w:val="000000" w:themeColor="text1"/>
          <w:sz w:val="28"/>
          <w:szCs w:val="28"/>
          <w:lang w:val="vi-VN"/>
        </w:rPr>
        <w:t>c</w:t>
      </w:r>
      <w:r w:rsidRPr="00C230A1">
        <w:rPr>
          <w:color w:val="000000" w:themeColor="text1"/>
          <w:sz w:val="28"/>
          <w:szCs w:val="28"/>
        </w:rPr>
        <w:t>ông văn, tài liệu được nhân bản nhiều tờ hoặc đóng tập số lượng lớn thì thuê dịch vụ không sử dụng máy photo cơ quan.</w:t>
      </w:r>
    </w:p>
    <w:p w:rsidR="007B1AF3" w:rsidRPr="00C230A1" w:rsidRDefault="007B1AF3" w:rsidP="00940B41">
      <w:pPr>
        <w:spacing w:before="120" w:after="120"/>
        <w:ind w:firstLine="720"/>
        <w:jc w:val="both"/>
        <w:rPr>
          <w:color w:val="000000" w:themeColor="text1"/>
          <w:sz w:val="28"/>
          <w:szCs w:val="28"/>
        </w:rPr>
      </w:pPr>
      <w:r w:rsidRPr="00C230A1">
        <w:rPr>
          <w:color w:val="000000" w:themeColor="text1"/>
          <w:sz w:val="28"/>
          <w:szCs w:val="28"/>
        </w:rPr>
        <w:t>Chi từ nguồn kinh phí hoạt động của giáo viên, học sinh, học phí theo quy định, học phí buổi 2</w:t>
      </w:r>
      <w:r w:rsidR="00746D69" w:rsidRPr="00C230A1">
        <w:rPr>
          <w:color w:val="000000" w:themeColor="text1"/>
          <w:sz w:val="28"/>
          <w:szCs w:val="28"/>
        </w:rPr>
        <w:t>, dịch vụ căn tin.</w:t>
      </w:r>
    </w:p>
    <w:p w:rsidR="00FC1B9B" w:rsidRPr="00C230A1" w:rsidRDefault="00F163A7"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1.7</w:t>
      </w:r>
      <w:r w:rsidR="00FC1B9B" w:rsidRPr="00C230A1">
        <w:rPr>
          <w:b/>
          <w:color w:val="000000" w:themeColor="text1"/>
          <w:sz w:val="28"/>
          <w:szCs w:val="28"/>
        </w:rPr>
        <w:t>.</w:t>
      </w:r>
      <w:r w:rsidRPr="00C230A1">
        <w:rPr>
          <w:b/>
          <w:color w:val="000000" w:themeColor="text1"/>
          <w:sz w:val="28"/>
          <w:szCs w:val="28"/>
        </w:rPr>
        <w:t xml:space="preserve"> </w:t>
      </w:r>
      <w:r w:rsidR="00DC534D" w:rsidRPr="00C230A1">
        <w:rPr>
          <w:b/>
          <w:color w:val="000000" w:themeColor="text1"/>
          <w:sz w:val="28"/>
          <w:szCs w:val="28"/>
        </w:rPr>
        <w:t>Thông tin tuyên truyền, liên lạc</w:t>
      </w:r>
      <w:r w:rsidR="00212D9B" w:rsidRPr="00C230A1">
        <w:rPr>
          <w:b/>
          <w:color w:val="000000" w:themeColor="text1"/>
          <w:sz w:val="28"/>
          <w:szCs w:val="28"/>
        </w:rPr>
        <w:t xml:space="preserve"> Mục 6600:</w:t>
      </w:r>
    </w:p>
    <w:p w:rsidR="00102625" w:rsidRPr="00C230A1" w:rsidRDefault="00FC1B9B" w:rsidP="00940B41">
      <w:pPr>
        <w:pStyle w:val="NormalWeb"/>
        <w:shd w:val="clear" w:color="auto" w:fill="FFFFFF"/>
        <w:spacing w:before="120" w:beforeAutospacing="0" w:after="120" w:afterAutospacing="0"/>
        <w:ind w:firstLine="720"/>
        <w:jc w:val="both"/>
        <w:textAlignment w:val="baseline"/>
        <w:rPr>
          <w:b/>
          <w:bCs/>
          <w:color w:val="000000" w:themeColor="text1"/>
          <w:sz w:val="28"/>
          <w:szCs w:val="28"/>
          <w:bdr w:val="none" w:sz="0" w:space="0" w:color="auto" w:frame="1"/>
        </w:rPr>
      </w:pPr>
      <w:r w:rsidRPr="00C230A1">
        <w:rPr>
          <w:b/>
          <w:color w:val="000000" w:themeColor="text1"/>
          <w:sz w:val="28"/>
          <w:szCs w:val="28"/>
        </w:rPr>
        <w:t xml:space="preserve">- </w:t>
      </w:r>
      <w:r w:rsidR="00102625" w:rsidRPr="00C230A1">
        <w:rPr>
          <w:color w:val="000000" w:themeColor="text1"/>
          <w:sz w:val="28"/>
          <w:szCs w:val="28"/>
          <w:lang w:val="vi-VN"/>
        </w:rPr>
        <w:t xml:space="preserve">Cước </w:t>
      </w:r>
      <w:r w:rsidR="00102625" w:rsidRPr="00C230A1">
        <w:rPr>
          <w:color w:val="000000" w:themeColor="text1"/>
          <w:sz w:val="28"/>
          <w:szCs w:val="28"/>
        </w:rPr>
        <w:t xml:space="preserve">phí </w:t>
      </w:r>
      <w:r w:rsidR="00102625" w:rsidRPr="00C230A1">
        <w:rPr>
          <w:color w:val="000000" w:themeColor="text1"/>
          <w:sz w:val="28"/>
          <w:szCs w:val="28"/>
          <w:lang w:val="vi-VN"/>
        </w:rPr>
        <w:t>điện thoại</w:t>
      </w:r>
      <w:r w:rsidR="001C0837" w:rsidRPr="00C230A1">
        <w:rPr>
          <w:color w:val="000000" w:themeColor="text1"/>
          <w:sz w:val="28"/>
          <w:szCs w:val="28"/>
        </w:rPr>
        <w:t>.</w:t>
      </w:r>
    </w:p>
    <w:p w:rsidR="00FC1B9B" w:rsidRPr="00C230A1" w:rsidRDefault="00FC1B9B"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9E3E73" w:rsidRPr="00C230A1">
        <w:rPr>
          <w:color w:val="000000" w:themeColor="text1"/>
          <w:sz w:val="28"/>
          <w:szCs w:val="28"/>
        </w:rPr>
        <w:t>Cước phí bưu chính;</w:t>
      </w:r>
    </w:p>
    <w:p w:rsidR="00FC1B9B" w:rsidRPr="00C230A1" w:rsidRDefault="00FC1B9B"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102625" w:rsidRPr="00C230A1">
        <w:rPr>
          <w:color w:val="000000" w:themeColor="text1"/>
          <w:sz w:val="28"/>
          <w:szCs w:val="28"/>
        </w:rPr>
        <w:t>Sách, báo, tạp chí thư viện.</w:t>
      </w:r>
    </w:p>
    <w:p w:rsidR="00102625" w:rsidRPr="00C230A1" w:rsidRDefault="00FC1B9B"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9E3E73" w:rsidRPr="00C230A1">
        <w:rPr>
          <w:color w:val="000000" w:themeColor="text1"/>
          <w:sz w:val="28"/>
          <w:szCs w:val="28"/>
        </w:rPr>
        <w:t>Cước phí Internet, thư viện điện tử</w:t>
      </w:r>
      <w:r w:rsidR="00102625" w:rsidRPr="00C230A1">
        <w:rPr>
          <w:color w:val="000000" w:themeColor="text1"/>
          <w:sz w:val="28"/>
          <w:szCs w:val="28"/>
        </w:rPr>
        <w:t xml:space="preserve"> .</w:t>
      </w:r>
    </w:p>
    <w:p w:rsidR="001C0837" w:rsidRPr="00C230A1" w:rsidRDefault="00102625" w:rsidP="00940B41">
      <w:pPr>
        <w:spacing w:before="120" w:after="120"/>
        <w:ind w:firstLine="720"/>
        <w:jc w:val="both"/>
        <w:rPr>
          <w:color w:val="000000" w:themeColor="text1"/>
          <w:sz w:val="28"/>
          <w:szCs w:val="28"/>
        </w:rPr>
      </w:pPr>
      <w:r w:rsidRPr="00C230A1">
        <w:rPr>
          <w:color w:val="000000" w:themeColor="text1"/>
          <w:sz w:val="28"/>
          <w:szCs w:val="28"/>
        </w:rPr>
        <w:t xml:space="preserve">Các khoản thanh toán </w:t>
      </w:r>
      <w:r w:rsidR="001C0837" w:rsidRPr="00C230A1">
        <w:rPr>
          <w:color w:val="000000" w:themeColor="text1"/>
          <w:sz w:val="28"/>
          <w:szCs w:val="28"/>
        </w:rPr>
        <w:t xml:space="preserve">trên thanh toán </w:t>
      </w:r>
      <w:r w:rsidRPr="00C230A1">
        <w:rPr>
          <w:color w:val="000000" w:themeColor="text1"/>
          <w:sz w:val="28"/>
          <w:szCs w:val="28"/>
        </w:rPr>
        <w:t xml:space="preserve">theo hóa đơn hợp lệ </w:t>
      </w:r>
      <w:r w:rsidR="001C0837" w:rsidRPr="00C230A1">
        <w:rPr>
          <w:color w:val="000000" w:themeColor="text1"/>
          <w:sz w:val="28"/>
          <w:szCs w:val="28"/>
        </w:rPr>
        <w:t>được thủ trưởng đơn vị phê duyệt. N</w:t>
      </w:r>
      <w:r w:rsidR="001C0837" w:rsidRPr="00C230A1">
        <w:rPr>
          <w:color w:val="000000" w:themeColor="text1"/>
          <w:sz w:val="28"/>
          <w:szCs w:val="28"/>
          <w:lang w:val="vi-VN"/>
        </w:rPr>
        <w:t>hưng chỉ cho trường hợp sử dụng điện thoại trong công việc, không sử dụng cho cá nhân, hạn chế tối đa việc liên lạc ngoài tỉnh và gọi điện thoại di động khi không cần thiết. Không sử dụng điện thoại cho công tác chỉ đạo có nội dung dài</w:t>
      </w:r>
      <w:r w:rsidR="001C0837" w:rsidRPr="00C230A1">
        <w:rPr>
          <w:color w:val="000000" w:themeColor="text1"/>
          <w:sz w:val="28"/>
          <w:szCs w:val="28"/>
        </w:rPr>
        <w:t>;</w:t>
      </w:r>
    </w:p>
    <w:p w:rsidR="009D7D5F" w:rsidRPr="00C230A1" w:rsidRDefault="00F163A7" w:rsidP="00940B41">
      <w:pPr>
        <w:spacing w:before="120" w:after="120"/>
        <w:ind w:firstLine="720"/>
        <w:jc w:val="both"/>
        <w:rPr>
          <w:color w:val="000000" w:themeColor="text1"/>
          <w:sz w:val="28"/>
          <w:szCs w:val="28"/>
        </w:rPr>
      </w:pPr>
      <w:r w:rsidRPr="00C230A1">
        <w:rPr>
          <w:b/>
          <w:color w:val="000000" w:themeColor="text1"/>
          <w:sz w:val="28"/>
          <w:szCs w:val="28"/>
        </w:rPr>
        <w:t>1.8</w:t>
      </w:r>
      <w:r w:rsidR="00FC1B9B" w:rsidRPr="00C230A1">
        <w:rPr>
          <w:b/>
          <w:color w:val="000000" w:themeColor="text1"/>
          <w:sz w:val="28"/>
          <w:szCs w:val="28"/>
        </w:rPr>
        <w:t>.</w:t>
      </w:r>
      <w:r w:rsidRPr="00C230A1">
        <w:rPr>
          <w:b/>
          <w:color w:val="000000" w:themeColor="text1"/>
          <w:sz w:val="28"/>
          <w:szCs w:val="28"/>
        </w:rPr>
        <w:t xml:space="preserve"> </w:t>
      </w:r>
      <w:r w:rsidR="009D7D5F" w:rsidRPr="00C230A1">
        <w:rPr>
          <w:b/>
          <w:color w:val="000000" w:themeColor="text1"/>
          <w:sz w:val="28"/>
          <w:szCs w:val="28"/>
        </w:rPr>
        <w:t>Hội nghị</w:t>
      </w:r>
      <w:r w:rsidR="00212D9B" w:rsidRPr="00C230A1">
        <w:rPr>
          <w:b/>
          <w:color w:val="000000" w:themeColor="text1"/>
          <w:sz w:val="28"/>
          <w:szCs w:val="28"/>
        </w:rPr>
        <w:t xml:space="preserve"> Mục 6650:</w:t>
      </w:r>
    </w:p>
    <w:p w:rsidR="001C0837" w:rsidRPr="00C230A1" w:rsidRDefault="009D7D5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Thực hiện theo Thông tư số 40/2017/TT-BTC ngày 28/04/2017 của Bộ Tài chính quy định chế độ công tác phí, chế độ hội nghị</w:t>
      </w:r>
      <w:r w:rsidR="00B9614C" w:rsidRPr="00C230A1">
        <w:rPr>
          <w:color w:val="000000" w:themeColor="text1"/>
          <w:sz w:val="28"/>
          <w:szCs w:val="28"/>
        </w:rPr>
        <w:t xml:space="preserve"> </w:t>
      </w:r>
      <w:r w:rsidR="001C0837" w:rsidRPr="00C230A1">
        <w:rPr>
          <w:color w:val="000000" w:themeColor="text1"/>
          <w:sz w:val="28"/>
          <w:szCs w:val="28"/>
        </w:rPr>
        <w:t xml:space="preserve">trên địa bàn tỉnh Bình Dương. </w:t>
      </w:r>
    </w:p>
    <w:p w:rsidR="001A2578" w:rsidRPr="00C230A1" w:rsidRDefault="001A2578"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Chi tiền nước uống:</w:t>
      </w:r>
      <w:r w:rsidRPr="00C230A1">
        <w:rPr>
          <w:b/>
          <w:color w:val="000000" w:themeColor="text1"/>
          <w:sz w:val="28"/>
          <w:szCs w:val="28"/>
        </w:rPr>
        <w:t xml:space="preserve"> </w:t>
      </w:r>
      <w:r w:rsidRPr="00C230A1">
        <w:rPr>
          <w:color w:val="000000" w:themeColor="text1"/>
          <w:sz w:val="28"/>
          <w:szCs w:val="28"/>
        </w:rPr>
        <w:t xml:space="preserve">tối đa không quá </w:t>
      </w:r>
      <w:r w:rsidR="008042AD" w:rsidRPr="00C230A1">
        <w:rPr>
          <w:color w:val="000000" w:themeColor="text1"/>
          <w:sz w:val="28"/>
          <w:szCs w:val="28"/>
        </w:rPr>
        <w:t>10</w:t>
      </w:r>
      <w:r w:rsidRPr="00C230A1">
        <w:rPr>
          <w:color w:val="000000" w:themeColor="text1"/>
          <w:sz w:val="28"/>
          <w:szCs w:val="28"/>
        </w:rPr>
        <w:t>.000đ/người/ngày/ hội nghị.</w:t>
      </w:r>
    </w:p>
    <w:p w:rsidR="00B9614C" w:rsidRPr="00C230A1" w:rsidRDefault="001A2578"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Tiền trang trí </w:t>
      </w:r>
      <w:r w:rsidR="008042AD" w:rsidRPr="00C230A1">
        <w:rPr>
          <w:color w:val="000000" w:themeColor="text1"/>
          <w:sz w:val="28"/>
          <w:szCs w:val="28"/>
        </w:rPr>
        <w:t>( hoa tươi,</w:t>
      </w:r>
      <w:r w:rsidR="00B9614C" w:rsidRPr="00C230A1">
        <w:rPr>
          <w:color w:val="000000" w:themeColor="text1"/>
          <w:sz w:val="28"/>
          <w:szCs w:val="28"/>
        </w:rPr>
        <w:t xml:space="preserve"> băng ron, khẩu hiệu, </w:t>
      </w:r>
      <w:r w:rsidR="00AE20AF" w:rsidRPr="00C230A1">
        <w:rPr>
          <w:color w:val="000000" w:themeColor="text1"/>
          <w:sz w:val="28"/>
          <w:szCs w:val="28"/>
        </w:rPr>
        <w:t>thẻ đeo,</w:t>
      </w:r>
      <w:r w:rsidR="008042AD" w:rsidRPr="00C230A1">
        <w:rPr>
          <w:color w:val="000000" w:themeColor="text1"/>
          <w:sz w:val="28"/>
          <w:szCs w:val="28"/>
        </w:rPr>
        <w:t xml:space="preserve"> tài liệu..) </w:t>
      </w:r>
      <w:r w:rsidRPr="00C230A1">
        <w:rPr>
          <w:color w:val="000000" w:themeColor="text1"/>
          <w:sz w:val="28"/>
          <w:szCs w:val="28"/>
        </w:rPr>
        <w:t xml:space="preserve">theo chứng từ phát sinh thực tế.  </w:t>
      </w:r>
    </w:p>
    <w:p w:rsidR="00AE20AF" w:rsidRPr="00C230A1" w:rsidRDefault="00AE20A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Chi từ nguồn kinh phí hoạt động của giáo viên, học phí theo quy định</w:t>
      </w:r>
    </w:p>
    <w:p w:rsidR="00DC534D" w:rsidRPr="00C230A1" w:rsidRDefault="00F163A7"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color w:val="000000" w:themeColor="text1"/>
          <w:sz w:val="28"/>
          <w:szCs w:val="28"/>
          <w:bdr w:val="none" w:sz="0" w:space="0" w:color="auto" w:frame="1"/>
        </w:rPr>
        <w:t>1.9</w:t>
      </w:r>
      <w:r w:rsidR="00FC1B9B" w:rsidRPr="00C230A1">
        <w:rPr>
          <w:rStyle w:val="Strong"/>
          <w:color w:val="000000" w:themeColor="text1"/>
          <w:sz w:val="28"/>
          <w:szCs w:val="28"/>
          <w:bdr w:val="none" w:sz="0" w:space="0" w:color="auto" w:frame="1"/>
        </w:rPr>
        <w:t>.</w:t>
      </w:r>
      <w:r w:rsidRPr="00C230A1">
        <w:rPr>
          <w:rStyle w:val="Strong"/>
          <w:color w:val="000000" w:themeColor="text1"/>
          <w:sz w:val="28"/>
          <w:szCs w:val="28"/>
          <w:bdr w:val="none" w:sz="0" w:space="0" w:color="auto" w:frame="1"/>
        </w:rPr>
        <w:t xml:space="preserve"> </w:t>
      </w:r>
      <w:r w:rsidR="00DC534D" w:rsidRPr="00C230A1">
        <w:rPr>
          <w:rStyle w:val="Strong"/>
          <w:color w:val="000000" w:themeColor="text1"/>
          <w:sz w:val="28"/>
          <w:szCs w:val="28"/>
          <w:bdr w:val="none" w:sz="0" w:space="0" w:color="auto" w:frame="1"/>
        </w:rPr>
        <w:t>Công tác phí</w:t>
      </w:r>
      <w:r w:rsidR="00C04AE3" w:rsidRPr="00C230A1">
        <w:rPr>
          <w:rStyle w:val="Strong"/>
          <w:color w:val="000000" w:themeColor="text1"/>
          <w:sz w:val="28"/>
          <w:szCs w:val="28"/>
          <w:bdr w:val="none" w:sz="0" w:space="0" w:color="auto" w:frame="1"/>
        </w:rPr>
        <w:t xml:space="preserve"> Mục 6700:</w:t>
      </w:r>
    </w:p>
    <w:p w:rsidR="00B04BB1" w:rsidRPr="00C230A1" w:rsidRDefault="00632512" w:rsidP="00940B41">
      <w:pPr>
        <w:pStyle w:val="NormalWeb"/>
        <w:spacing w:before="120" w:beforeAutospacing="0" w:after="120" w:afterAutospacing="0"/>
        <w:ind w:firstLine="720"/>
        <w:jc w:val="both"/>
        <w:rPr>
          <w:color w:val="000000" w:themeColor="text1"/>
          <w:sz w:val="28"/>
          <w:szCs w:val="28"/>
        </w:rPr>
      </w:pPr>
      <w:r w:rsidRPr="00C230A1">
        <w:rPr>
          <w:color w:val="000000" w:themeColor="text1"/>
          <w:sz w:val="28"/>
          <w:szCs w:val="28"/>
        </w:rPr>
        <w:t>T</w:t>
      </w:r>
      <w:r w:rsidR="00DC534D" w:rsidRPr="00C230A1">
        <w:rPr>
          <w:color w:val="000000" w:themeColor="text1"/>
          <w:sz w:val="28"/>
          <w:szCs w:val="28"/>
        </w:rPr>
        <w:t>hực hiện theo</w:t>
      </w:r>
      <w:r w:rsidR="009E3E73" w:rsidRPr="00C230A1">
        <w:rPr>
          <w:color w:val="000000" w:themeColor="text1"/>
          <w:sz w:val="28"/>
          <w:szCs w:val="28"/>
        </w:rPr>
        <w:t>Thông tư</w:t>
      </w:r>
      <w:r w:rsidR="00DC534D" w:rsidRPr="00C230A1">
        <w:rPr>
          <w:color w:val="000000" w:themeColor="text1"/>
          <w:sz w:val="28"/>
          <w:szCs w:val="28"/>
        </w:rPr>
        <w:t xml:space="preserve"> số </w:t>
      </w:r>
      <w:r w:rsidR="009E3E73" w:rsidRPr="00C230A1">
        <w:rPr>
          <w:color w:val="000000" w:themeColor="text1"/>
          <w:sz w:val="28"/>
          <w:szCs w:val="28"/>
        </w:rPr>
        <w:t>40</w:t>
      </w:r>
      <w:r w:rsidR="00DC534D" w:rsidRPr="00C230A1">
        <w:rPr>
          <w:color w:val="000000" w:themeColor="text1"/>
          <w:sz w:val="28"/>
          <w:szCs w:val="28"/>
        </w:rPr>
        <w:t>/201</w:t>
      </w:r>
      <w:r w:rsidR="009E3E73" w:rsidRPr="00C230A1">
        <w:rPr>
          <w:color w:val="000000" w:themeColor="text1"/>
          <w:sz w:val="28"/>
          <w:szCs w:val="28"/>
        </w:rPr>
        <w:t>7</w:t>
      </w:r>
      <w:r w:rsidR="00DC534D" w:rsidRPr="00C230A1">
        <w:rPr>
          <w:color w:val="000000" w:themeColor="text1"/>
          <w:sz w:val="28"/>
          <w:szCs w:val="28"/>
        </w:rPr>
        <w:t>/</w:t>
      </w:r>
      <w:r w:rsidR="009E3E73" w:rsidRPr="00C230A1">
        <w:rPr>
          <w:color w:val="000000" w:themeColor="text1"/>
          <w:sz w:val="28"/>
          <w:szCs w:val="28"/>
        </w:rPr>
        <w:t>TT</w:t>
      </w:r>
      <w:r w:rsidR="00DC534D" w:rsidRPr="00C230A1">
        <w:rPr>
          <w:color w:val="000000" w:themeColor="text1"/>
          <w:sz w:val="28"/>
          <w:szCs w:val="28"/>
        </w:rPr>
        <w:t>-</w:t>
      </w:r>
      <w:r w:rsidR="009E3E73" w:rsidRPr="00C230A1">
        <w:rPr>
          <w:color w:val="000000" w:themeColor="text1"/>
          <w:sz w:val="28"/>
          <w:szCs w:val="28"/>
        </w:rPr>
        <w:t>BTC</w:t>
      </w:r>
      <w:r w:rsidR="00DC534D" w:rsidRPr="00C230A1">
        <w:rPr>
          <w:color w:val="000000" w:themeColor="text1"/>
          <w:sz w:val="28"/>
          <w:szCs w:val="28"/>
        </w:rPr>
        <w:t xml:space="preserve"> ngày 2</w:t>
      </w:r>
      <w:r w:rsidR="009E3E73" w:rsidRPr="00C230A1">
        <w:rPr>
          <w:color w:val="000000" w:themeColor="text1"/>
          <w:sz w:val="28"/>
          <w:szCs w:val="28"/>
        </w:rPr>
        <w:t>8</w:t>
      </w:r>
      <w:r w:rsidR="00DC534D" w:rsidRPr="00C230A1">
        <w:rPr>
          <w:color w:val="000000" w:themeColor="text1"/>
          <w:sz w:val="28"/>
          <w:szCs w:val="28"/>
        </w:rPr>
        <w:t>/</w:t>
      </w:r>
      <w:r w:rsidR="009E3E73" w:rsidRPr="00C230A1">
        <w:rPr>
          <w:color w:val="000000" w:themeColor="text1"/>
          <w:sz w:val="28"/>
          <w:szCs w:val="28"/>
        </w:rPr>
        <w:t>04</w:t>
      </w:r>
      <w:r w:rsidR="00DC534D" w:rsidRPr="00C230A1">
        <w:rPr>
          <w:color w:val="000000" w:themeColor="text1"/>
          <w:sz w:val="28"/>
          <w:szCs w:val="28"/>
        </w:rPr>
        <w:t>/201</w:t>
      </w:r>
      <w:r w:rsidR="009E3E73" w:rsidRPr="00C230A1">
        <w:rPr>
          <w:color w:val="000000" w:themeColor="text1"/>
          <w:sz w:val="28"/>
          <w:szCs w:val="28"/>
        </w:rPr>
        <w:t>7 của Bộ Tài chính</w:t>
      </w:r>
      <w:r w:rsidR="00DC534D" w:rsidRPr="00C230A1">
        <w:rPr>
          <w:color w:val="000000" w:themeColor="text1"/>
          <w:sz w:val="28"/>
          <w:szCs w:val="28"/>
        </w:rPr>
        <w:t xml:space="preserve"> quy định chế độ công tác phí</w:t>
      </w:r>
      <w:r w:rsidR="009E3E73" w:rsidRPr="00C230A1">
        <w:rPr>
          <w:color w:val="000000" w:themeColor="text1"/>
          <w:sz w:val="28"/>
          <w:szCs w:val="28"/>
        </w:rPr>
        <w:t>, chế độ hội nghị</w:t>
      </w:r>
      <w:r w:rsidR="00282222" w:rsidRPr="00C230A1">
        <w:rPr>
          <w:color w:val="000000" w:themeColor="text1"/>
          <w:sz w:val="28"/>
          <w:szCs w:val="28"/>
        </w:rPr>
        <w:t xml:space="preserve"> </w:t>
      </w:r>
    </w:p>
    <w:p w:rsidR="005577A3" w:rsidRPr="00C230A1" w:rsidRDefault="00172E17" w:rsidP="00940B41">
      <w:pPr>
        <w:pStyle w:val="NormalWeb"/>
        <w:spacing w:before="120" w:beforeAutospacing="0" w:after="120" w:afterAutospacing="0"/>
        <w:ind w:firstLine="720"/>
        <w:jc w:val="both"/>
        <w:rPr>
          <w:color w:val="000000" w:themeColor="text1"/>
          <w:sz w:val="28"/>
          <w:szCs w:val="28"/>
        </w:rPr>
      </w:pPr>
      <w:r w:rsidRPr="00C230A1">
        <w:rPr>
          <w:color w:val="000000" w:themeColor="text1"/>
          <w:sz w:val="28"/>
          <w:szCs w:val="28"/>
        </w:rPr>
        <w:t xml:space="preserve">Căn cứ vào nghị quyết số 03/2018/NQ-HĐND ngày 20/07/2018 về mức chi công tác phí, chi hội nghị trên địa bàn tỉnh Bình Dương </w:t>
      </w:r>
      <w:r w:rsidR="00282222" w:rsidRPr="00C230A1">
        <w:rPr>
          <w:color w:val="000000" w:themeColor="text1"/>
          <w:sz w:val="28"/>
          <w:szCs w:val="28"/>
        </w:rPr>
        <w:t xml:space="preserve"> cụ thể như sau:</w:t>
      </w:r>
    </w:p>
    <w:p w:rsidR="001E4E80" w:rsidRPr="00C230A1" w:rsidRDefault="00FC1B9B" w:rsidP="00940B41">
      <w:pPr>
        <w:pStyle w:val="NormalWeb"/>
        <w:spacing w:before="120" w:beforeAutospacing="0" w:after="120" w:afterAutospacing="0"/>
        <w:ind w:firstLine="720"/>
        <w:jc w:val="both"/>
        <w:rPr>
          <w:color w:val="000000" w:themeColor="text1"/>
          <w:sz w:val="28"/>
          <w:szCs w:val="28"/>
        </w:rPr>
      </w:pPr>
      <w:r w:rsidRPr="00C230A1">
        <w:rPr>
          <w:b/>
          <w:color w:val="000000" w:themeColor="text1"/>
          <w:sz w:val="28"/>
          <w:szCs w:val="28"/>
        </w:rPr>
        <w:t>1.9.1.</w:t>
      </w:r>
      <w:r w:rsidRPr="00C230A1">
        <w:rPr>
          <w:color w:val="000000" w:themeColor="text1"/>
          <w:sz w:val="28"/>
          <w:szCs w:val="28"/>
        </w:rPr>
        <w:t xml:space="preserve"> </w:t>
      </w:r>
      <w:r w:rsidR="001E4E80" w:rsidRPr="00C230A1">
        <w:rPr>
          <w:b/>
          <w:color w:val="000000" w:themeColor="text1"/>
          <w:sz w:val="28"/>
          <w:szCs w:val="28"/>
        </w:rPr>
        <w:t>Chế độ khoán công tác phí</w:t>
      </w:r>
    </w:p>
    <w:p w:rsidR="000B0BBE" w:rsidRPr="00C230A1" w:rsidRDefault="009E3E73"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Định mức khoán công tác phí</w:t>
      </w:r>
      <w:r w:rsidR="008B6644" w:rsidRPr="00C230A1">
        <w:rPr>
          <w:color w:val="000000" w:themeColor="text1"/>
          <w:sz w:val="28"/>
          <w:szCs w:val="28"/>
        </w:rPr>
        <w:t xml:space="preserve"> </w:t>
      </w:r>
      <w:r w:rsidR="001C0837" w:rsidRPr="00C230A1">
        <w:rPr>
          <w:color w:val="000000" w:themeColor="text1"/>
          <w:sz w:val="28"/>
          <w:szCs w:val="28"/>
        </w:rPr>
        <w:t>đ</w:t>
      </w:r>
      <w:r w:rsidR="00172E17" w:rsidRPr="00C230A1">
        <w:rPr>
          <w:color w:val="000000" w:themeColor="text1"/>
          <w:sz w:val="28"/>
          <w:szCs w:val="28"/>
        </w:rPr>
        <w:t xml:space="preserve">ối với các chức danh như </w:t>
      </w:r>
      <w:r w:rsidR="004243A9" w:rsidRPr="00C230A1">
        <w:rPr>
          <w:color w:val="000000" w:themeColor="text1"/>
          <w:sz w:val="28"/>
          <w:szCs w:val="28"/>
        </w:rPr>
        <w:t>là Hiệu trưởng, Phó hiệu trưởng, Kế toán.</w:t>
      </w:r>
      <w:r w:rsidR="000B0BBE" w:rsidRPr="00C230A1">
        <w:rPr>
          <w:color w:val="000000" w:themeColor="text1"/>
          <w:sz w:val="28"/>
          <w:szCs w:val="28"/>
        </w:rPr>
        <w:t xml:space="preserve"> </w:t>
      </w:r>
      <w:r w:rsidR="0012126F" w:rsidRPr="00C230A1">
        <w:rPr>
          <w:color w:val="000000" w:themeColor="text1"/>
          <w:sz w:val="28"/>
          <w:szCs w:val="28"/>
        </w:rPr>
        <w:t>Khoán : 500.000 đ/tháng.</w:t>
      </w:r>
    </w:p>
    <w:p w:rsidR="0012126F" w:rsidRPr="00C230A1" w:rsidRDefault="0012126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Đối với chức danh như là văn thư, tổng phụ trách, thủ quỹ</w:t>
      </w:r>
      <w:r w:rsidR="00E855CD" w:rsidRPr="00C230A1">
        <w:rPr>
          <w:color w:val="000000" w:themeColor="text1"/>
          <w:sz w:val="28"/>
          <w:szCs w:val="28"/>
        </w:rPr>
        <w:t>: 300.000 đ/ tháng</w:t>
      </w:r>
    </w:p>
    <w:p w:rsidR="00C22B69" w:rsidRPr="00C230A1" w:rsidRDefault="000B0BB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lastRenderedPageBreak/>
        <w:t>Chi trả khoán công tác phí gối đầu: Khoán công tác phí  tháng 1  sẽ chi trả vào đầu tháng 2</w:t>
      </w:r>
      <w:r w:rsidR="00190A3E" w:rsidRPr="00C230A1">
        <w:rPr>
          <w:color w:val="000000" w:themeColor="text1"/>
          <w:sz w:val="28"/>
          <w:szCs w:val="28"/>
        </w:rPr>
        <w:t>, hoặc theo quý</w:t>
      </w:r>
      <w:r w:rsidR="00B9614C" w:rsidRPr="00C230A1">
        <w:rPr>
          <w:color w:val="000000" w:themeColor="text1"/>
          <w:sz w:val="28"/>
          <w:szCs w:val="28"/>
        </w:rPr>
        <w:t xml:space="preserve"> 15 tây của tháng cuối của quý</w:t>
      </w:r>
      <w:r w:rsidRPr="00C230A1">
        <w:rPr>
          <w:color w:val="000000" w:themeColor="text1"/>
          <w:sz w:val="28"/>
          <w:szCs w:val="28"/>
        </w:rPr>
        <w:t xml:space="preserve">, </w:t>
      </w:r>
      <w:r w:rsidR="00D5587F" w:rsidRPr="00C230A1">
        <w:rPr>
          <w:color w:val="000000" w:themeColor="text1"/>
          <w:sz w:val="28"/>
          <w:szCs w:val="28"/>
        </w:rPr>
        <w:t xml:space="preserve">còn tháng 12 sẽ </w:t>
      </w:r>
      <w:r w:rsidR="00E855CD" w:rsidRPr="00C230A1">
        <w:rPr>
          <w:color w:val="000000" w:themeColor="text1"/>
          <w:sz w:val="28"/>
          <w:szCs w:val="28"/>
        </w:rPr>
        <w:t>chi khoán công tác phí vào ngày 1</w:t>
      </w:r>
      <w:r w:rsidR="001C0837" w:rsidRPr="00C230A1">
        <w:rPr>
          <w:color w:val="000000" w:themeColor="text1"/>
          <w:sz w:val="28"/>
          <w:szCs w:val="28"/>
        </w:rPr>
        <w:t>2</w:t>
      </w:r>
      <w:r w:rsidR="00D5587F" w:rsidRPr="00C230A1">
        <w:rPr>
          <w:color w:val="000000" w:themeColor="text1"/>
          <w:sz w:val="28"/>
          <w:szCs w:val="28"/>
        </w:rPr>
        <w:t>/12</w:t>
      </w:r>
      <w:r w:rsidR="005E60E6" w:rsidRPr="00C230A1">
        <w:rPr>
          <w:color w:val="000000" w:themeColor="text1"/>
          <w:sz w:val="28"/>
          <w:szCs w:val="28"/>
        </w:rPr>
        <w:t>.</w:t>
      </w:r>
    </w:p>
    <w:p w:rsidR="005E60E6" w:rsidRPr="00C230A1" w:rsidRDefault="00FC1B9B"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 xml:space="preserve">1.9.2. </w:t>
      </w:r>
      <w:r w:rsidR="005577A3" w:rsidRPr="00C230A1">
        <w:rPr>
          <w:b/>
          <w:color w:val="000000" w:themeColor="text1"/>
          <w:sz w:val="28"/>
          <w:szCs w:val="28"/>
        </w:rPr>
        <w:t xml:space="preserve"> </w:t>
      </w:r>
      <w:r w:rsidR="001E4E80" w:rsidRPr="00C230A1">
        <w:rPr>
          <w:b/>
          <w:color w:val="000000" w:themeColor="text1"/>
          <w:sz w:val="28"/>
          <w:szCs w:val="28"/>
        </w:rPr>
        <w:t>Chế độ công tác phí</w:t>
      </w:r>
    </w:p>
    <w:p w:rsidR="00E62073" w:rsidRPr="00C230A1" w:rsidRDefault="00290B30" w:rsidP="00940B41">
      <w:pPr>
        <w:pStyle w:val="NormalWeb"/>
        <w:shd w:val="clear" w:color="auto" w:fill="FFFFFF"/>
        <w:spacing w:before="120" w:beforeAutospacing="0" w:after="120" w:afterAutospacing="0"/>
        <w:ind w:firstLine="720"/>
        <w:jc w:val="both"/>
        <w:textAlignment w:val="baseline"/>
        <w:rPr>
          <w:b/>
          <w:i/>
          <w:color w:val="000000" w:themeColor="text1"/>
          <w:sz w:val="28"/>
          <w:szCs w:val="28"/>
        </w:rPr>
      </w:pPr>
      <w:r w:rsidRPr="00C230A1">
        <w:rPr>
          <w:b/>
          <w:i/>
          <w:color w:val="000000" w:themeColor="text1"/>
          <w:sz w:val="28"/>
          <w:szCs w:val="28"/>
        </w:rPr>
        <w:t>a.</w:t>
      </w:r>
      <w:r w:rsidR="00751978" w:rsidRPr="00C230A1">
        <w:rPr>
          <w:b/>
          <w:i/>
          <w:color w:val="000000" w:themeColor="text1"/>
          <w:sz w:val="28"/>
          <w:szCs w:val="28"/>
        </w:rPr>
        <w:t xml:space="preserve"> </w:t>
      </w:r>
      <w:r w:rsidR="00A929D1" w:rsidRPr="00C230A1">
        <w:rPr>
          <w:b/>
          <w:i/>
          <w:color w:val="000000" w:themeColor="text1"/>
          <w:sz w:val="28"/>
          <w:szCs w:val="28"/>
        </w:rPr>
        <w:t>Định mức tiền xe đi công tác</w:t>
      </w:r>
      <w:r w:rsidR="001E2449" w:rsidRPr="00C230A1">
        <w:rPr>
          <w:b/>
          <w:i/>
          <w:color w:val="000000" w:themeColor="text1"/>
          <w:sz w:val="28"/>
          <w:szCs w:val="28"/>
        </w:rPr>
        <w:t>:</w:t>
      </w:r>
    </w:p>
    <w:p w:rsidR="00FC1F4F" w:rsidRPr="00C230A1" w:rsidRDefault="00171EBD" w:rsidP="00940B41">
      <w:pPr>
        <w:pStyle w:val="NormalWeb"/>
        <w:shd w:val="clear" w:color="auto" w:fill="FFFFFF"/>
        <w:spacing w:before="120" w:beforeAutospacing="0" w:after="120" w:afterAutospacing="0"/>
        <w:ind w:firstLine="720"/>
        <w:jc w:val="both"/>
        <w:textAlignment w:val="baseline"/>
        <w:rPr>
          <w:b/>
          <w:i/>
          <w:color w:val="000000" w:themeColor="text1"/>
          <w:sz w:val="28"/>
          <w:szCs w:val="28"/>
        </w:rPr>
      </w:pPr>
      <w:r w:rsidRPr="00C230A1">
        <w:rPr>
          <w:color w:val="000000" w:themeColor="text1"/>
          <w:sz w:val="28"/>
          <w:szCs w:val="28"/>
        </w:rPr>
        <w:t>Do kinh phí hạn hẹp nên c</w:t>
      </w:r>
      <w:r w:rsidR="00083761" w:rsidRPr="00C230A1">
        <w:rPr>
          <w:color w:val="000000" w:themeColor="text1"/>
          <w:sz w:val="28"/>
          <w:szCs w:val="28"/>
        </w:rPr>
        <w:t>án bộ đi c</w:t>
      </w:r>
      <w:r w:rsidR="00A75C58" w:rsidRPr="00C230A1">
        <w:rPr>
          <w:color w:val="000000" w:themeColor="text1"/>
          <w:sz w:val="28"/>
          <w:szCs w:val="28"/>
        </w:rPr>
        <w:t xml:space="preserve">ông tác cách trụ sở cơ quan từ 9 </w:t>
      </w:r>
      <w:r w:rsidR="00083761" w:rsidRPr="00C230A1">
        <w:rPr>
          <w:color w:val="000000" w:themeColor="text1"/>
          <w:sz w:val="28"/>
          <w:szCs w:val="28"/>
        </w:rPr>
        <w:t xml:space="preserve">km trở lên (đối với các xã thuộc địa bàn kinh tế khó khăn, đặc biệt khó khăn </w:t>
      </w:r>
      <w:r w:rsidR="00083761" w:rsidRPr="00C230A1">
        <w:rPr>
          <w:color w:val="000000" w:themeColor="text1"/>
          <w:sz w:val="28"/>
          <w:szCs w:val="28"/>
          <w:shd w:val="clear" w:color="auto" w:fill="FFFFFF" w:themeFill="background1"/>
        </w:rPr>
        <w:t>theo các Quyết định của Thủ tướng Chính phủ) và từ 15km trở lên (đối với xã còn lại) mà tự túc bằng</w:t>
      </w:r>
      <w:r w:rsidR="00083761" w:rsidRPr="00C230A1">
        <w:rPr>
          <w:color w:val="000000" w:themeColor="text1"/>
          <w:sz w:val="28"/>
          <w:szCs w:val="28"/>
        </w:rPr>
        <w:t xml:space="preserve"> phương tiện cá nhân của mình thì được thanh toán khoán tiền tự túc phương tiện bằng 2.000 đồng/ 1km theo số km thực tế</w:t>
      </w:r>
      <w:r w:rsidRPr="00C230A1">
        <w:rPr>
          <w:color w:val="000000" w:themeColor="text1"/>
          <w:sz w:val="28"/>
          <w:szCs w:val="28"/>
        </w:rPr>
        <w:t xml:space="preserve"> </w:t>
      </w:r>
      <w:r w:rsidR="00083761" w:rsidRPr="00C230A1">
        <w:rPr>
          <w:color w:val="000000" w:themeColor="text1"/>
          <w:sz w:val="28"/>
          <w:szCs w:val="28"/>
        </w:rPr>
        <w:t>(bao gồm lượt đi và về)</w:t>
      </w:r>
    </w:p>
    <w:p w:rsidR="00FC1F4F" w:rsidRPr="00C230A1" w:rsidRDefault="001E4E80" w:rsidP="00940B41">
      <w:pPr>
        <w:pStyle w:val="NormalWeb"/>
        <w:shd w:val="clear" w:color="auto" w:fill="FFFFFF"/>
        <w:spacing w:before="120" w:beforeAutospacing="0" w:after="120" w:afterAutospacing="0"/>
        <w:ind w:firstLine="720"/>
        <w:jc w:val="both"/>
        <w:textAlignment w:val="baseline"/>
        <w:rPr>
          <w:b/>
          <w:i/>
          <w:color w:val="000000" w:themeColor="text1"/>
          <w:sz w:val="28"/>
          <w:szCs w:val="28"/>
        </w:rPr>
      </w:pPr>
      <w:r w:rsidRPr="00C230A1">
        <w:rPr>
          <w:color w:val="000000" w:themeColor="text1"/>
          <w:sz w:val="28"/>
          <w:szCs w:val="28"/>
        </w:rPr>
        <w:t>Tiền xe : 2.000 đ / km  tính theo số km thực tế</w:t>
      </w:r>
    </w:p>
    <w:p w:rsidR="001E2449" w:rsidRPr="00C230A1" w:rsidRDefault="001E2449" w:rsidP="00940B41">
      <w:pPr>
        <w:pStyle w:val="NormalWeb"/>
        <w:shd w:val="clear" w:color="auto" w:fill="FFFFFF"/>
        <w:spacing w:before="120" w:beforeAutospacing="0" w:after="120" w:afterAutospacing="0"/>
        <w:ind w:firstLine="720"/>
        <w:jc w:val="both"/>
        <w:textAlignment w:val="baseline"/>
        <w:rPr>
          <w:b/>
          <w:i/>
          <w:color w:val="000000" w:themeColor="text1"/>
          <w:sz w:val="28"/>
          <w:szCs w:val="28"/>
        </w:rPr>
      </w:pPr>
      <w:r w:rsidRPr="00C230A1">
        <w:rPr>
          <w:color w:val="000000" w:themeColor="text1"/>
          <w:sz w:val="28"/>
          <w:szCs w:val="28"/>
        </w:rPr>
        <w:t>Từ 15 km</w:t>
      </w:r>
      <w:r w:rsidR="002B2C52" w:rsidRPr="00C230A1">
        <w:rPr>
          <w:color w:val="000000" w:themeColor="text1"/>
          <w:sz w:val="28"/>
          <w:szCs w:val="28"/>
        </w:rPr>
        <w:t xml:space="preserve">  trở lên là </w:t>
      </w:r>
      <w:r w:rsidR="00E62073" w:rsidRPr="00C230A1">
        <w:rPr>
          <w:color w:val="000000" w:themeColor="text1"/>
          <w:sz w:val="28"/>
          <w:szCs w:val="28"/>
        </w:rPr>
        <w:t>2.0</w:t>
      </w:r>
      <w:r w:rsidR="002B2C52" w:rsidRPr="00C230A1">
        <w:rPr>
          <w:color w:val="000000" w:themeColor="text1"/>
          <w:sz w:val="28"/>
          <w:szCs w:val="28"/>
        </w:rPr>
        <w:t>00đ/km</w:t>
      </w:r>
      <w:r w:rsidR="00E62073" w:rsidRPr="00C230A1">
        <w:rPr>
          <w:color w:val="000000" w:themeColor="text1"/>
          <w:sz w:val="28"/>
          <w:szCs w:val="28"/>
        </w:rPr>
        <w:t xml:space="preserve"> =30.000 đ (</w:t>
      </w:r>
      <w:r w:rsidR="00DD1252" w:rsidRPr="00C230A1">
        <w:rPr>
          <w:color w:val="000000" w:themeColor="text1"/>
          <w:sz w:val="28"/>
          <w:szCs w:val="28"/>
        </w:rPr>
        <w:t>bao gồm</w:t>
      </w:r>
      <w:r w:rsidR="00E62073" w:rsidRPr="00C230A1">
        <w:rPr>
          <w:color w:val="000000" w:themeColor="text1"/>
          <w:sz w:val="28"/>
          <w:szCs w:val="28"/>
        </w:rPr>
        <w:t xml:space="preserve"> lượt đi và</w:t>
      </w:r>
      <w:r w:rsidR="00E41883" w:rsidRPr="00C230A1">
        <w:rPr>
          <w:color w:val="000000" w:themeColor="text1"/>
          <w:sz w:val="28"/>
          <w:szCs w:val="28"/>
        </w:rPr>
        <w:t xml:space="preserve"> về</w:t>
      </w:r>
      <w:r w:rsidR="00E62073" w:rsidRPr="00C230A1">
        <w:rPr>
          <w:color w:val="000000" w:themeColor="text1"/>
          <w:sz w:val="28"/>
          <w:szCs w:val="28"/>
        </w:rPr>
        <w:t>)</w:t>
      </w:r>
    </w:p>
    <w:p w:rsidR="002B2C52" w:rsidRPr="00C230A1" w:rsidRDefault="00290B30" w:rsidP="00940B41">
      <w:pPr>
        <w:pStyle w:val="NormalWeb"/>
        <w:shd w:val="clear" w:color="auto" w:fill="FFFFFF"/>
        <w:spacing w:before="120" w:beforeAutospacing="0" w:after="120" w:afterAutospacing="0"/>
        <w:ind w:firstLine="720"/>
        <w:jc w:val="both"/>
        <w:textAlignment w:val="baseline"/>
        <w:rPr>
          <w:b/>
          <w:i/>
          <w:color w:val="000000" w:themeColor="text1"/>
          <w:sz w:val="28"/>
          <w:szCs w:val="28"/>
        </w:rPr>
      </w:pPr>
      <w:r w:rsidRPr="00C230A1">
        <w:rPr>
          <w:b/>
          <w:i/>
          <w:color w:val="000000" w:themeColor="text1"/>
          <w:sz w:val="28"/>
          <w:szCs w:val="28"/>
        </w:rPr>
        <w:t>b.</w:t>
      </w:r>
      <w:r w:rsidR="002B2C52" w:rsidRPr="00C230A1">
        <w:rPr>
          <w:b/>
          <w:i/>
          <w:color w:val="000000" w:themeColor="text1"/>
          <w:sz w:val="28"/>
          <w:szCs w:val="28"/>
        </w:rPr>
        <w:t>Định mức tiền phụ cấp như sau:</w:t>
      </w:r>
    </w:p>
    <w:p w:rsidR="00FC1F4F" w:rsidRPr="00C230A1" w:rsidRDefault="00FC1F4F" w:rsidP="00940B41">
      <w:pPr>
        <w:pStyle w:val="NormalWeb"/>
        <w:shd w:val="clear" w:color="auto" w:fill="FFFFFF"/>
        <w:spacing w:before="120" w:beforeAutospacing="0" w:after="120" w:afterAutospacing="0"/>
        <w:ind w:firstLine="720"/>
        <w:jc w:val="both"/>
        <w:textAlignment w:val="baseline"/>
        <w:rPr>
          <w:b/>
          <w:i/>
          <w:color w:val="000000" w:themeColor="text1"/>
          <w:sz w:val="28"/>
          <w:szCs w:val="28"/>
        </w:rPr>
      </w:pPr>
      <w:r w:rsidRPr="00C230A1">
        <w:rPr>
          <w:b/>
          <w:i/>
          <w:color w:val="000000" w:themeColor="text1"/>
          <w:sz w:val="28"/>
          <w:szCs w:val="28"/>
        </w:rPr>
        <w:t>Định mức tiền phụ cấp ( đi và về trong ngày)</w:t>
      </w:r>
    </w:p>
    <w:p w:rsidR="002B2C52" w:rsidRPr="00C230A1" w:rsidRDefault="002B2C5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Từ </w:t>
      </w:r>
      <w:r w:rsidR="00485675" w:rsidRPr="00C230A1">
        <w:rPr>
          <w:color w:val="000000" w:themeColor="text1"/>
          <w:sz w:val="28"/>
          <w:szCs w:val="28"/>
        </w:rPr>
        <w:t xml:space="preserve">9km </w:t>
      </w:r>
      <w:r w:rsidRPr="00C230A1">
        <w:rPr>
          <w:color w:val="000000" w:themeColor="text1"/>
          <w:sz w:val="28"/>
          <w:szCs w:val="28"/>
        </w:rPr>
        <w:t>- dưới 15 km : Phụ cấp 60.000 đ/ ngày</w:t>
      </w:r>
    </w:p>
    <w:p w:rsidR="002B2C52" w:rsidRPr="00C230A1" w:rsidRDefault="002B2C5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Từ 15- dưới 20 km : Phụ cấp 70.000 đ/ ngày</w:t>
      </w:r>
    </w:p>
    <w:p w:rsidR="002B2C52" w:rsidRPr="00C230A1" w:rsidRDefault="004414C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Từ 20- dưới 2</w:t>
      </w:r>
      <w:r w:rsidR="002B2C52" w:rsidRPr="00C230A1">
        <w:rPr>
          <w:color w:val="000000" w:themeColor="text1"/>
          <w:sz w:val="28"/>
          <w:szCs w:val="28"/>
        </w:rPr>
        <w:t xml:space="preserve">5 km : Phụ cấp </w:t>
      </w:r>
      <w:r w:rsidRPr="00C230A1">
        <w:rPr>
          <w:color w:val="000000" w:themeColor="text1"/>
          <w:sz w:val="28"/>
          <w:szCs w:val="28"/>
        </w:rPr>
        <w:t>8</w:t>
      </w:r>
      <w:r w:rsidR="002B2C52" w:rsidRPr="00C230A1">
        <w:rPr>
          <w:color w:val="000000" w:themeColor="text1"/>
          <w:sz w:val="28"/>
          <w:szCs w:val="28"/>
        </w:rPr>
        <w:t>0.000 đ/ ngày</w:t>
      </w:r>
    </w:p>
    <w:p w:rsidR="002B2C52" w:rsidRPr="00C230A1" w:rsidRDefault="004414C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Từ </w:t>
      </w:r>
      <w:r w:rsidR="00E41883" w:rsidRPr="00C230A1">
        <w:rPr>
          <w:color w:val="000000" w:themeColor="text1"/>
          <w:sz w:val="28"/>
          <w:szCs w:val="28"/>
        </w:rPr>
        <w:t>25</w:t>
      </w:r>
      <w:r w:rsidRPr="00C230A1">
        <w:rPr>
          <w:color w:val="000000" w:themeColor="text1"/>
          <w:sz w:val="28"/>
          <w:szCs w:val="28"/>
        </w:rPr>
        <w:t>- dưới 3</w:t>
      </w:r>
      <w:r w:rsidR="00E41883" w:rsidRPr="00C230A1">
        <w:rPr>
          <w:color w:val="000000" w:themeColor="text1"/>
          <w:sz w:val="28"/>
          <w:szCs w:val="28"/>
        </w:rPr>
        <w:t>0 km : Phụ cấp 9</w:t>
      </w:r>
      <w:r w:rsidR="002B2C52" w:rsidRPr="00C230A1">
        <w:rPr>
          <w:color w:val="000000" w:themeColor="text1"/>
          <w:sz w:val="28"/>
          <w:szCs w:val="28"/>
        </w:rPr>
        <w:t>0.000 đ/ ngày</w:t>
      </w:r>
    </w:p>
    <w:p w:rsidR="002B2C52" w:rsidRPr="00C230A1" w:rsidRDefault="00E41883"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Từ 3</w:t>
      </w:r>
      <w:r w:rsidR="002B2C52" w:rsidRPr="00C230A1">
        <w:rPr>
          <w:color w:val="000000" w:themeColor="text1"/>
          <w:sz w:val="28"/>
          <w:szCs w:val="28"/>
        </w:rPr>
        <w:t xml:space="preserve">0- dưới </w:t>
      </w:r>
      <w:r w:rsidRPr="00C230A1">
        <w:rPr>
          <w:color w:val="000000" w:themeColor="text1"/>
          <w:sz w:val="28"/>
          <w:szCs w:val="28"/>
        </w:rPr>
        <w:t>4</w:t>
      </w:r>
      <w:r w:rsidR="002B2C52" w:rsidRPr="00C230A1">
        <w:rPr>
          <w:color w:val="000000" w:themeColor="text1"/>
          <w:sz w:val="28"/>
          <w:szCs w:val="28"/>
        </w:rPr>
        <w:t xml:space="preserve">5 km : Phụ cấp </w:t>
      </w:r>
      <w:r w:rsidRPr="00C230A1">
        <w:rPr>
          <w:color w:val="000000" w:themeColor="text1"/>
          <w:sz w:val="28"/>
          <w:szCs w:val="28"/>
        </w:rPr>
        <w:t>10</w:t>
      </w:r>
      <w:r w:rsidR="002B2C52" w:rsidRPr="00C230A1">
        <w:rPr>
          <w:color w:val="000000" w:themeColor="text1"/>
          <w:sz w:val="28"/>
          <w:szCs w:val="28"/>
        </w:rPr>
        <w:t>0.000 đ/ ngày</w:t>
      </w:r>
    </w:p>
    <w:p w:rsidR="00DC534D" w:rsidRPr="00C230A1" w:rsidRDefault="00E41883"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Từ 45 km trở lên : Phụ cấp 120.000 đ/ ngày</w:t>
      </w:r>
      <w:r w:rsidR="004414CD" w:rsidRPr="00C230A1">
        <w:rPr>
          <w:color w:val="000000" w:themeColor="text1"/>
          <w:sz w:val="28"/>
          <w:szCs w:val="28"/>
        </w:rPr>
        <w:tab/>
      </w:r>
    </w:p>
    <w:p w:rsidR="00DD1252" w:rsidRPr="00C230A1" w:rsidRDefault="001E4E80" w:rsidP="00940B41">
      <w:pPr>
        <w:pStyle w:val="NormalWeb"/>
        <w:shd w:val="clear" w:color="auto" w:fill="FFFFFF"/>
        <w:tabs>
          <w:tab w:val="left" w:pos="7230"/>
        </w:tabs>
        <w:spacing w:before="120" w:beforeAutospacing="0" w:after="120" w:afterAutospacing="0"/>
        <w:ind w:firstLine="720"/>
        <w:jc w:val="both"/>
        <w:textAlignment w:val="baseline"/>
        <w:rPr>
          <w:b/>
          <w:i/>
          <w:color w:val="000000" w:themeColor="text1"/>
          <w:sz w:val="28"/>
          <w:szCs w:val="28"/>
        </w:rPr>
      </w:pPr>
      <w:r w:rsidRPr="00C230A1">
        <w:rPr>
          <w:b/>
          <w:i/>
          <w:color w:val="000000" w:themeColor="text1"/>
          <w:sz w:val="28"/>
          <w:szCs w:val="28"/>
        </w:rPr>
        <w:t>Định mức p</w:t>
      </w:r>
      <w:r w:rsidR="00DD1252" w:rsidRPr="00C230A1">
        <w:rPr>
          <w:b/>
          <w:i/>
          <w:color w:val="000000" w:themeColor="text1"/>
          <w:sz w:val="28"/>
          <w:szCs w:val="28"/>
        </w:rPr>
        <w:t xml:space="preserve">hụ cấp lưu trú (ở lại nơi công tác) </w:t>
      </w:r>
    </w:p>
    <w:p w:rsidR="00DD1252" w:rsidRPr="00C230A1" w:rsidRDefault="00DD1252"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Từ  45km đến 6</w:t>
      </w:r>
      <w:r w:rsidR="001E4E80" w:rsidRPr="00C230A1">
        <w:rPr>
          <w:color w:val="000000" w:themeColor="text1"/>
          <w:sz w:val="28"/>
          <w:szCs w:val="28"/>
        </w:rPr>
        <w:t>5</w:t>
      </w:r>
      <w:r w:rsidRPr="00C230A1">
        <w:rPr>
          <w:color w:val="000000" w:themeColor="text1"/>
          <w:sz w:val="28"/>
          <w:szCs w:val="28"/>
        </w:rPr>
        <w:t xml:space="preserve">km :  </w:t>
      </w:r>
      <w:r w:rsidR="003E625A" w:rsidRPr="00C230A1">
        <w:rPr>
          <w:color w:val="000000" w:themeColor="text1"/>
          <w:sz w:val="28"/>
          <w:szCs w:val="28"/>
        </w:rPr>
        <w:t>Phụ cấp : 1</w:t>
      </w:r>
      <w:r w:rsidRPr="00C230A1">
        <w:rPr>
          <w:color w:val="000000" w:themeColor="text1"/>
          <w:sz w:val="28"/>
          <w:szCs w:val="28"/>
        </w:rPr>
        <w:t>2</w:t>
      </w:r>
      <w:r w:rsidR="003E625A" w:rsidRPr="00C230A1">
        <w:rPr>
          <w:color w:val="000000" w:themeColor="text1"/>
          <w:sz w:val="28"/>
          <w:szCs w:val="28"/>
        </w:rPr>
        <w:t>0.000 đ/ ngày</w:t>
      </w:r>
    </w:p>
    <w:p w:rsidR="00DD1252" w:rsidRPr="00C230A1" w:rsidRDefault="00DD1252"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Từ  6</w:t>
      </w:r>
      <w:r w:rsidR="001E4E80" w:rsidRPr="00C230A1">
        <w:rPr>
          <w:color w:val="000000" w:themeColor="text1"/>
          <w:sz w:val="28"/>
          <w:szCs w:val="28"/>
        </w:rPr>
        <w:t>6</w:t>
      </w:r>
      <w:r w:rsidRPr="00C230A1">
        <w:rPr>
          <w:color w:val="000000" w:themeColor="text1"/>
          <w:sz w:val="28"/>
          <w:szCs w:val="28"/>
        </w:rPr>
        <w:t>km đến 150km :  Phụ cấp : 150.000 đ/ ngày</w:t>
      </w:r>
    </w:p>
    <w:p w:rsidR="00290B30" w:rsidRPr="00C230A1" w:rsidRDefault="00DD1252"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Từ 151km trở lên phụ cấp : 170.000 đ/ ngày </w:t>
      </w:r>
    </w:p>
    <w:p w:rsidR="004B3D46" w:rsidRPr="00C230A1" w:rsidRDefault="00290B30"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b/>
          <w:i/>
          <w:color w:val="000000" w:themeColor="text1"/>
          <w:sz w:val="28"/>
          <w:szCs w:val="28"/>
        </w:rPr>
        <w:t>c.</w:t>
      </w:r>
      <w:r w:rsidR="00751978" w:rsidRPr="00C230A1">
        <w:rPr>
          <w:b/>
          <w:i/>
          <w:color w:val="000000" w:themeColor="text1"/>
          <w:sz w:val="28"/>
          <w:szCs w:val="28"/>
        </w:rPr>
        <w:t xml:space="preserve"> </w:t>
      </w:r>
      <w:r w:rsidR="004B3D46" w:rsidRPr="00C230A1">
        <w:rPr>
          <w:b/>
          <w:i/>
          <w:color w:val="000000" w:themeColor="text1"/>
          <w:sz w:val="28"/>
          <w:szCs w:val="28"/>
        </w:rPr>
        <w:t>Thanh toán tiền thuê phòng nghỉ tại nơi công tác</w:t>
      </w:r>
    </w:p>
    <w:p w:rsidR="007C0567" w:rsidRPr="00C230A1" w:rsidRDefault="001E4E80"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Thuê phòng  nghỉ</w:t>
      </w:r>
      <w:r w:rsidR="00282222" w:rsidRPr="00C230A1">
        <w:rPr>
          <w:color w:val="000000" w:themeColor="text1"/>
          <w:sz w:val="28"/>
          <w:szCs w:val="28"/>
        </w:rPr>
        <w:t xml:space="preserve"> </w:t>
      </w:r>
      <w:r w:rsidR="00746D69" w:rsidRPr="00C230A1">
        <w:rPr>
          <w:color w:val="000000" w:themeColor="text1"/>
          <w:sz w:val="28"/>
          <w:szCs w:val="28"/>
        </w:rPr>
        <w:t>trong tỉnh Bình dương</w:t>
      </w:r>
      <w:r w:rsidR="006A5FF7" w:rsidRPr="00C230A1">
        <w:rPr>
          <w:color w:val="000000" w:themeColor="text1"/>
          <w:sz w:val="28"/>
          <w:szCs w:val="28"/>
          <w:lang w:val="vi-VN"/>
        </w:rPr>
        <w:t xml:space="preserve">: </w:t>
      </w:r>
      <w:r w:rsidR="00DF335E" w:rsidRPr="00C230A1">
        <w:rPr>
          <w:color w:val="000000" w:themeColor="text1"/>
          <w:sz w:val="28"/>
          <w:szCs w:val="28"/>
        </w:rPr>
        <w:t xml:space="preserve">Khoán </w:t>
      </w:r>
      <w:r w:rsidR="00290B30" w:rsidRPr="00C230A1">
        <w:rPr>
          <w:color w:val="000000" w:themeColor="text1"/>
          <w:sz w:val="28"/>
          <w:szCs w:val="28"/>
        </w:rPr>
        <w:t>2</w:t>
      </w:r>
      <w:r w:rsidR="00290B30" w:rsidRPr="00C230A1">
        <w:rPr>
          <w:color w:val="000000" w:themeColor="text1"/>
          <w:sz w:val="28"/>
          <w:szCs w:val="28"/>
          <w:lang w:val="vi-VN"/>
        </w:rPr>
        <w:t>00.000 đ/ đêm</w:t>
      </w:r>
      <w:r w:rsidR="00290B30" w:rsidRPr="00C230A1">
        <w:rPr>
          <w:color w:val="000000" w:themeColor="text1"/>
          <w:sz w:val="28"/>
          <w:szCs w:val="28"/>
        </w:rPr>
        <w:t>.</w:t>
      </w:r>
    </w:p>
    <w:p w:rsidR="00106349" w:rsidRPr="00C230A1" w:rsidRDefault="007C0567"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Công tác ngoài tỉnh  được tính tiền xe, phụ cấp công tác phí</w:t>
      </w:r>
      <w:r w:rsidR="00C04AE3" w:rsidRPr="00C230A1">
        <w:rPr>
          <w:color w:val="000000" w:themeColor="text1"/>
          <w:sz w:val="28"/>
          <w:szCs w:val="28"/>
        </w:rPr>
        <w:t>,vé tàu</w:t>
      </w:r>
      <w:r w:rsidRPr="00C230A1">
        <w:rPr>
          <w:color w:val="000000" w:themeColor="text1"/>
          <w:sz w:val="28"/>
          <w:szCs w:val="28"/>
        </w:rPr>
        <w:t xml:space="preserve">, khoản chi khác, </w:t>
      </w:r>
      <w:r w:rsidR="00746D69" w:rsidRPr="00C230A1">
        <w:rPr>
          <w:color w:val="000000" w:themeColor="text1"/>
          <w:sz w:val="28"/>
          <w:szCs w:val="28"/>
        </w:rPr>
        <w:t>t</w:t>
      </w:r>
      <w:r w:rsidR="00B04BB1" w:rsidRPr="00C230A1">
        <w:rPr>
          <w:color w:val="000000" w:themeColor="text1"/>
          <w:sz w:val="28"/>
          <w:szCs w:val="28"/>
        </w:rPr>
        <w:t>huê phòng nghỉ ngoài tỉnh tính theo Thông tư số 40/2017/TT-BTC ngày 28/04/2017 của Bộ Tài chính quy định chế độ công tác phí</w:t>
      </w:r>
      <w:r w:rsidR="00C04AE3" w:rsidRPr="00C230A1">
        <w:rPr>
          <w:color w:val="000000" w:themeColor="text1"/>
          <w:sz w:val="28"/>
          <w:szCs w:val="28"/>
        </w:rPr>
        <w:t>.</w:t>
      </w:r>
      <w:r w:rsidR="001E4E80" w:rsidRPr="00C230A1">
        <w:rPr>
          <w:color w:val="000000" w:themeColor="text1"/>
          <w:sz w:val="28"/>
          <w:szCs w:val="28"/>
        </w:rPr>
        <w:t>Thuê phòng nghỉ n</w:t>
      </w:r>
      <w:r w:rsidR="005365F5" w:rsidRPr="00C230A1">
        <w:rPr>
          <w:color w:val="000000" w:themeColor="text1"/>
          <w:sz w:val="28"/>
          <w:szCs w:val="28"/>
          <w:lang w:val="vi-VN"/>
        </w:rPr>
        <w:t>ếu có hóa</w:t>
      </w:r>
      <w:r w:rsidR="00083761" w:rsidRPr="00C230A1">
        <w:rPr>
          <w:color w:val="000000" w:themeColor="text1"/>
          <w:sz w:val="28"/>
          <w:szCs w:val="28"/>
        </w:rPr>
        <w:t xml:space="preserve"> </w:t>
      </w:r>
      <w:r w:rsidR="005365F5" w:rsidRPr="00C230A1">
        <w:rPr>
          <w:color w:val="000000" w:themeColor="text1"/>
          <w:sz w:val="28"/>
          <w:szCs w:val="28"/>
          <w:lang w:val="vi-VN"/>
        </w:rPr>
        <w:t>đơn đỏ sẽ giải quyết</w:t>
      </w:r>
      <w:r w:rsidR="00083761" w:rsidRPr="00C230A1">
        <w:rPr>
          <w:color w:val="000000" w:themeColor="text1"/>
          <w:sz w:val="28"/>
          <w:szCs w:val="28"/>
        </w:rPr>
        <w:t xml:space="preserve"> </w:t>
      </w:r>
      <w:r w:rsidR="005365F5" w:rsidRPr="00C230A1">
        <w:rPr>
          <w:color w:val="000000" w:themeColor="text1"/>
          <w:sz w:val="28"/>
          <w:szCs w:val="28"/>
          <w:lang w:val="vi-VN"/>
        </w:rPr>
        <w:t>theo hóa</w:t>
      </w:r>
      <w:r w:rsidR="00083761" w:rsidRPr="00C230A1">
        <w:rPr>
          <w:color w:val="000000" w:themeColor="text1"/>
          <w:sz w:val="28"/>
          <w:szCs w:val="28"/>
        </w:rPr>
        <w:t xml:space="preserve"> </w:t>
      </w:r>
      <w:r w:rsidR="005365F5" w:rsidRPr="00C230A1">
        <w:rPr>
          <w:color w:val="000000" w:themeColor="text1"/>
          <w:sz w:val="28"/>
          <w:szCs w:val="28"/>
          <w:lang w:val="vi-VN"/>
        </w:rPr>
        <w:t>đơn</w:t>
      </w:r>
      <w:r w:rsidR="00C04AE3" w:rsidRPr="00C230A1">
        <w:rPr>
          <w:color w:val="000000" w:themeColor="text1"/>
          <w:sz w:val="28"/>
          <w:szCs w:val="28"/>
        </w:rPr>
        <w:t xml:space="preserve"> nhưng theo chế độ quy định thông tư 40/2017/TT-BTC</w:t>
      </w:r>
      <w:r w:rsidR="00106349" w:rsidRPr="00C230A1">
        <w:rPr>
          <w:color w:val="000000" w:themeColor="text1"/>
          <w:sz w:val="28"/>
          <w:szCs w:val="28"/>
        </w:rPr>
        <w:t>.</w:t>
      </w:r>
    </w:p>
    <w:p w:rsidR="001E4E80" w:rsidRPr="00C230A1" w:rsidRDefault="001E4E80"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Công tác phí được giải quyết theo</w:t>
      </w:r>
      <w:r w:rsidR="00083761" w:rsidRPr="00C230A1">
        <w:rPr>
          <w:color w:val="000000" w:themeColor="text1"/>
          <w:sz w:val="28"/>
          <w:szCs w:val="28"/>
        </w:rPr>
        <w:t xml:space="preserve"> </w:t>
      </w:r>
      <w:r w:rsidRPr="00C230A1">
        <w:rPr>
          <w:color w:val="000000" w:themeColor="text1"/>
          <w:sz w:val="28"/>
          <w:szCs w:val="28"/>
        </w:rPr>
        <w:t>hàng tháng</w:t>
      </w:r>
      <w:r w:rsidR="00106349" w:rsidRPr="00C230A1">
        <w:rPr>
          <w:color w:val="000000" w:themeColor="text1"/>
          <w:sz w:val="28"/>
          <w:szCs w:val="28"/>
        </w:rPr>
        <w:t>, q</w:t>
      </w:r>
      <w:r w:rsidRPr="00C230A1">
        <w:rPr>
          <w:color w:val="000000" w:themeColor="text1"/>
          <w:sz w:val="28"/>
          <w:szCs w:val="28"/>
        </w:rPr>
        <w:t xml:space="preserve">uý </w:t>
      </w:r>
      <w:r w:rsidR="00083761" w:rsidRPr="00C230A1">
        <w:rPr>
          <w:color w:val="000000" w:themeColor="text1"/>
          <w:sz w:val="28"/>
          <w:szCs w:val="28"/>
        </w:rPr>
        <w:t xml:space="preserve"> và chi trả vào thẻ ATM của CB-GV-CNV </w:t>
      </w:r>
      <w:r w:rsidR="00106349" w:rsidRPr="00C230A1">
        <w:rPr>
          <w:color w:val="000000" w:themeColor="text1"/>
          <w:sz w:val="28"/>
          <w:szCs w:val="28"/>
        </w:rPr>
        <w:t>.</w:t>
      </w:r>
    </w:p>
    <w:p w:rsidR="00106349" w:rsidRPr="00C230A1" w:rsidRDefault="00106349" w:rsidP="00940B41">
      <w:pPr>
        <w:pStyle w:val="NormalWeb"/>
        <w:shd w:val="clear" w:color="auto" w:fill="FFFFFF"/>
        <w:tabs>
          <w:tab w:val="left" w:pos="7230"/>
        </w:tabs>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Chứng từ được kẹp vào hồ sơ khi thanh toán công tác phí gồm: giấy đi đường,</w:t>
      </w:r>
      <w:r w:rsidR="00290B30" w:rsidRPr="00C230A1">
        <w:rPr>
          <w:color w:val="000000" w:themeColor="text1"/>
          <w:sz w:val="28"/>
          <w:szCs w:val="28"/>
        </w:rPr>
        <w:t xml:space="preserve"> hóa đơn,</w:t>
      </w:r>
      <w:r w:rsidRPr="00C230A1">
        <w:rPr>
          <w:color w:val="000000" w:themeColor="text1"/>
          <w:sz w:val="28"/>
          <w:szCs w:val="28"/>
        </w:rPr>
        <w:t xml:space="preserve"> </w:t>
      </w:r>
      <w:r w:rsidR="00FC1B9B" w:rsidRPr="00C230A1">
        <w:rPr>
          <w:color w:val="000000" w:themeColor="text1"/>
          <w:sz w:val="28"/>
          <w:szCs w:val="28"/>
        </w:rPr>
        <w:t>được sử dụng kế hoạch, công văn</w:t>
      </w:r>
      <w:r w:rsidRPr="00C230A1">
        <w:rPr>
          <w:color w:val="000000" w:themeColor="text1"/>
          <w:sz w:val="28"/>
          <w:szCs w:val="28"/>
        </w:rPr>
        <w:t>, th</w:t>
      </w:r>
      <w:r w:rsidR="003148F3" w:rsidRPr="00C230A1">
        <w:rPr>
          <w:color w:val="000000" w:themeColor="text1"/>
          <w:sz w:val="28"/>
          <w:szCs w:val="28"/>
        </w:rPr>
        <w:t>ông báo trên mail đi chuyên môn, sinh hoạt tổ bộ môn, ghi rõ và đầy đủ thông tin trên giấy đi đường.</w:t>
      </w:r>
    </w:p>
    <w:p w:rsidR="007B1AF3" w:rsidRPr="00C230A1" w:rsidRDefault="007B1AF3" w:rsidP="00940B41">
      <w:pPr>
        <w:spacing w:before="120" w:after="120"/>
        <w:ind w:firstLine="720"/>
        <w:jc w:val="both"/>
        <w:rPr>
          <w:color w:val="000000" w:themeColor="text1"/>
          <w:sz w:val="28"/>
          <w:szCs w:val="28"/>
        </w:rPr>
      </w:pPr>
      <w:r w:rsidRPr="00C230A1">
        <w:rPr>
          <w:color w:val="000000" w:themeColor="text1"/>
          <w:sz w:val="28"/>
          <w:szCs w:val="28"/>
        </w:rPr>
        <w:lastRenderedPageBreak/>
        <w:t>Chi từ nguồn kinh phí hoạt động của giáo viên, học phí theo quy định</w:t>
      </w:r>
      <w:r w:rsidR="00171EBD" w:rsidRPr="00C230A1">
        <w:rPr>
          <w:color w:val="000000" w:themeColor="text1"/>
          <w:sz w:val="28"/>
          <w:szCs w:val="28"/>
        </w:rPr>
        <w:t>.</w:t>
      </w:r>
    </w:p>
    <w:p w:rsidR="00526844" w:rsidRPr="00C230A1" w:rsidRDefault="00526844" w:rsidP="00940B41">
      <w:pPr>
        <w:spacing w:before="120" w:after="120"/>
        <w:ind w:firstLine="720"/>
        <w:jc w:val="both"/>
        <w:rPr>
          <w:b/>
          <w:color w:val="000000" w:themeColor="text1"/>
          <w:sz w:val="28"/>
          <w:szCs w:val="28"/>
        </w:rPr>
      </w:pPr>
      <w:r w:rsidRPr="00C230A1">
        <w:rPr>
          <w:b/>
          <w:color w:val="000000" w:themeColor="text1"/>
          <w:sz w:val="28"/>
          <w:szCs w:val="28"/>
        </w:rPr>
        <w:t>1</w:t>
      </w:r>
      <w:r w:rsidR="00F163A7" w:rsidRPr="00C230A1">
        <w:rPr>
          <w:b/>
          <w:color w:val="000000" w:themeColor="text1"/>
          <w:sz w:val="28"/>
          <w:szCs w:val="28"/>
        </w:rPr>
        <w:t>.10</w:t>
      </w:r>
      <w:r w:rsidR="00094695" w:rsidRPr="00C230A1">
        <w:rPr>
          <w:b/>
          <w:color w:val="000000" w:themeColor="text1"/>
          <w:sz w:val="28"/>
          <w:szCs w:val="28"/>
        </w:rPr>
        <w:t>.</w:t>
      </w:r>
      <w:r w:rsidR="00F163A7" w:rsidRPr="00C230A1">
        <w:rPr>
          <w:b/>
          <w:color w:val="000000" w:themeColor="text1"/>
          <w:sz w:val="28"/>
          <w:szCs w:val="28"/>
        </w:rPr>
        <w:t xml:space="preserve"> </w:t>
      </w:r>
      <w:r w:rsidRPr="00C230A1">
        <w:rPr>
          <w:b/>
          <w:color w:val="000000" w:themeColor="text1"/>
          <w:sz w:val="28"/>
          <w:szCs w:val="28"/>
        </w:rPr>
        <w:t>Chi phí thuê mướn khác</w:t>
      </w:r>
      <w:r w:rsidR="00C04AE3" w:rsidRPr="00C230A1">
        <w:rPr>
          <w:b/>
          <w:color w:val="000000" w:themeColor="text1"/>
          <w:sz w:val="28"/>
          <w:szCs w:val="28"/>
        </w:rPr>
        <w:t xml:space="preserve"> Mục 6750</w:t>
      </w:r>
      <w:r w:rsidRPr="00C230A1">
        <w:rPr>
          <w:b/>
          <w:color w:val="000000" w:themeColor="text1"/>
          <w:sz w:val="28"/>
          <w:szCs w:val="28"/>
        </w:rPr>
        <w:t>:</w:t>
      </w:r>
    </w:p>
    <w:p w:rsidR="007A32F5" w:rsidRPr="00C230A1" w:rsidRDefault="007A32F5"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color w:val="000000" w:themeColor="text1"/>
          <w:sz w:val="28"/>
          <w:szCs w:val="28"/>
        </w:rPr>
        <w:t xml:space="preserve">* </w:t>
      </w:r>
      <w:r w:rsidRPr="00C230A1">
        <w:rPr>
          <w:b/>
          <w:color w:val="000000" w:themeColor="text1"/>
          <w:sz w:val="28"/>
          <w:szCs w:val="28"/>
        </w:rPr>
        <w:t>Các khoản thuê mướn trên chi từ nguồn kinh phí hoạt động của giáo viên,</w:t>
      </w:r>
      <w:r w:rsidR="00FC1B9B" w:rsidRPr="00C230A1">
        <w:rPr>
          <w:b/>
          <w:color w:val="000000" w:themeColor="text1"/>
          <w:sz w:val="28"/>
          <w:szCs w:val="28"/>
        </w:rPr>
        <w:t xml:space="preserve"> </w:t>
      </w:r>
      <w:r w:rsidR="004461B4" w:rsidRPr="00C230A1">
        <w:rPr>
          <w:b/>
          <w:color w:val="000000" w:themeColor="text1"/>
          <w:sz w:val="28"/>
          <w:szCs w:val="28"/>
        </w:rPr>
        <w:t>học sinh, học phí theo quy định, học phí buổi 2</w:t>
      </w:r>
    </w:p>
    <w:p w:rsidR="007A32F5" w:rsidRPr="00C230A1" w:rsidRDefault="00526844" w:rsidP="00940B41">
      <w:pPr>
        <w:spacing w:before="120" w:after="120"/>
        <w:ind w:firstLine="720"/>
        <w:jc w:val="both"/>
        <w:rPr>
          <w:color w:val="000000" w:themeColor="text1"/>
          <w:sz w:val="28"/>
          <w:szCs w:val="28"/>
        </w:rPr>
      </w:pPr>
      <w:r w:rsidRPr="00C230A1">
        <w:rPr>
          <w:color w:val="000000" w:themeColor="text1"/>
          <w:sz w:val="28"/>
          <w:szCs w:val="28"/>
        </w:rPr>
        <w:t>Thuê phương tiện vận chuyển</w:t>
      </w:r>
      <w:r w:rsidR="00FC1B9B" w:rsidRPr="00C230A1">
        <w:rPr>
          <w:color w:val="000000" w:themeColor="text1"/>
          <w:sz w:val="28"/>
          <w:szCs w:val="28"/>
        </w:rPr>
        <w:t xml:space="preserve"> như: </w:t>
      </w:r>
      <w:r w:rsidR="003148F3" w:rsidRPr="00C230A1">
        <w:rPr>
          <w:color w:val="000000" w:themeColor="text1"/>
          <w:sz w:val="28"/>
          <w:szCs w:val="28"/>
        </w:rPr>
        <w:t>Thuê mướn xe chở học sinh đi thi học sinh giỏi, thi hội khỏe phù đổng</w:t>
      </w:r>
      <w:r w:rsidR="004461B4" w:rsidRPr="00C230A1">
        <w:rPr>
          <w:color w:val="000000" w:themeColor="text1"/>
          <w:sz w:val="28"/>
          <w:szCs w:val="28"/>
        </w:rPr>
        <w:t>,</w:t>
      </w:r>
      <w:r w:rsidR="007A32F5" w:rsidRPr="00C230A1">
        <w:rPr>
          <w:color w:val="000000" w:themeColor="text1"/>
          <w:sz w:val="28"/>
          <w:szCs w:val="28"/>
        </w:rPr>
        <w:t>bàn ghế, máy móc thiết bị của lớp học</w:t>
      </w:r>
      <w:r w:rsidR="004461B4" w:rsidRPr="00C230A1">
        <w:rPr>
          <w:color w:val="000000" w:themeColor="text1"/>
          <w:sz w:val="28"/>
          <w:szCs w:val="28"/>
        </w:rPr>
        <w:t>……</w:t>
      </w:r>
      <w:r w:rsidR="007A32F5" w:rsidRPr="00C230A1">
        <w:rPr>
          <w:color w:val="000000" w:themeColor="text1"/>
          <w:sz w:val="28"/>
          <w:szCs w:val="28"/>
        </w:rPr>
        <w:t>.</w:t>
      </w:r>
    </w:p>
    <w:p w:rsidR="007A32F5" w:rsidRPr="00C230A1" w:rsidRDefault="007A32F5" w:rsidP="00940B41">
      <w:pPr>
        <w:spacing w:before="120" w:after="120"/>
        <w:ind w:firstLine="720"/>
        <w:jc w:val="both"/>
        <w:rPr>
          <w:color w:val="000000" w:themeColor="text1"/>
          <w:sz w:val="28"/>
          <w:szCs w:val="28"/>
        </w:rPr>
      </w:pPr>
      <w:r w:rsidRPr="00C230A1">
        <w:rPr>
          <w:color w:val="000000" w:themeColor="text1"/>
          <w:sz w:val="28"/>
          <w:szCs w:val="28"/>
        </w:rPr>
        <w:t>Thuê mướn pho to đề thi, kiểm tra cho học sinh số lượng nhiều ( Tránh tình trạng hư máy do pho to nhiều).</w:t>
      </w:r>
    </w:p>
    <w:p w:rsidR="007A32F5" w:rsidRPr="00C230A1" w:rsidRDefault="007A32F5" w:rsidP="00940B41">
      <w:pPr>
        <w:spacing w:before="120" w:after="120"/>
        <w:ind w:firstLine="720"/>
        <w:jc w:val="both"/>
        <w:rPr>
          <w:color w:val="000000" w:themeColor="text1"/>
          <w:sz w:val="28"/>
          <w:szCs w:val="28"/>
        </w:rPr>
      </w:pPr>
      <w:r w:rsidRPr="00C230A1">
        <w:rPr>
          <w:color w:val="000000" w:themeColor="text1"/>
          <w:sz w:val="28"/>
          <w:szCs w:val="28"/>
        </w:rPr>
        <w:t xml:space="preserve">Chi thuê mướn  hỗ trợ  bảo vệ giữ xe cho học sinh: </w:t>
      </w:r>
      <w:r w:rsidR="00737346" w:rsidRPr="00C230A1">
        <w:rPr>
          <w:color w:val="000000" w:themeColor="text1"/>
          <w:sz w:val="28"/>
          <w:szCs w:val="28"/>
        </w:rPr>
        <w:t>5</w:t>
      </w:r>
      <w:r w:rsidRPr="00C230A1">
        <w:rPr>
          <w:color w:val="000000" w:themeColor="text1"/>
          <w:sz w:val="28"/>
          <w:szCs w:val="28"/>
        </w:rPr>
        <w:t xml:space="preserve">00.000 đ/ tháng x </w:t>
      </w:r>
      <w:r w:rsidR="00737346" w:rsidRPr="00C230A1">
        <w:rPr>
          <w:color w:val="000000" w:themeColor="text1"/>
          <w:sz w:val="28"/>
          <w:szCs w:val="28"/>
        </w:rPr>
        <w:t>3</w:t>
      </w:r>
      <w:r w:rsidRPr="00C230A1">
        <w:rPr>
          <w:color w:val="000000" w:themeColor="text1"/>
          <w:sz w:val="28"/>
          <w:szCs w:val="28"/>
        </w:rPr>
        <w:t xml:space="preserve"> người = 1.</w:t>
      </w:r>
      <w:r w:rsidR="00737346" w:rsidRPr="00C230A1">
        <w:rPr>
          <w:color w:val="000000" w:themeColor="text1"/>
          <w:sz w:val="28"/>
          <w:szCs w:val="28"/>
        </w:rPr>
        <w:t>5</w:t>
      </w:r>
      <w:r w:rsidRPr="00C230A1">
        <w:rPr>
          <w:color w:val="000000" w:themeColor="text1"/>
          <w:sz w:val="28"/>
          <w:szCs w:val="28"/>
        </w:rPr>
        <w:t xml:space="preserve">00.000 đ/ tháng trong năm </w:t>
      </w:r>
      <w:r w:rsidR="0066151F" w:rsidRPr="00C230A1">
        <w:rPr>
          <w:color w:val="000000" w:themeColor="text1"/>
          <w:sz w:val="28"/>
          <w:szCs w:val="28"/>
        </w:rPr>
        <w:t>202</w:t>
      </w:r>
      <w:r w:rsidR="00737346" w:rsidRPr="00C230A1">
        <w:rPr>
          <w:color w:val="000000" w:themeColor="text1"/>
          <w:sz w:val="28"/>
          <w:szCs w:val="28"/>
        </w:rPr>
        <w:t>5</w:t>
      </w:r>
      <w:r w:rsidR="0066151F" w:rsidRPr="00C230A1">
        <w:rPr>
          <w:color w:val="000000" w:themeColor="text1"/>
          <w:sz w:val="28"/>
          <w:szCs w:val="28"/>
        </w:rPr>
        <w:t xml:space="preserve"> </w:t>
      </w:r>
      <w:r w:rsidRPr="00C230A1">
        <w:rPr>
          <w:color w:val="000000" w:themeColor="text1"/>
          <w:sz w:val="28"/>
          <w:szCs w:val="28"/>
        </w:rPr>
        <w:t xml:space="preserve"> từ tháng </w:t>
      </w:r>
      <w:r w:rsidR="00737346" w:rsidRPr="00C230A1">
        <w:rPr>
          <w:color w:val="000000" w:themeColor="text1"/>
          <w:sz w:val="28"/>
          <w:szCs w:val="28"/>
        </w:rPr>
        <w:t xml:space="preserve"> 11</w:t>
      </w:r>
      <w:r w:rsidRPr="00C230A1">
        <w:rPr>
          <w:color w:val="000000" w:themeColor="text1"/>
          <w:sz w:val="28"/>
          <w:szCs w:val="28"/>
        </w:rPr>
        <w:t>/202</w:t>
      </w:r>
      <w:r w:rsidR="00737346" w:rsidRPr="00C230A1">
        <w:rPr>
          <w:color w:val="000000" w:themeColor="text1"/>
          <w:sz w:val="28"/>
          <w:szCs w:val="28"/>
        </w:rPr>
        <w:t>4</w:t>
      </w:r>
      <w:r w:rsidRPr="00C230A1">
        <w:rPr>
          <w:color w:val="000000" w:themeColor="text1"/>
          <w:sz w:val="28"/>
          <w:szCs w:val="28"/>
        </w:rPr>
        <w:t xml:space="preserve"> đến tháng </w:t>
      </w:r>
      <w:r w:rsidR="0066151F" w:rsidRPr="00C230A1">
        <w:rPr>
          <w:color w:val="000000" w:themeColor="text1"/>
          <w:sz w:val="28"/>
          <w:szCs w:val="28"/>
        </w:rPr>
        <w:t>12</w:t>
      </w:r>
      <w:r w:rsidRPr="00C230A1">
        <w:rPr>
          <w:color w:val="000000" w:themeColor="text1"/>
          <w:sz w:val="28"/>
          <w:szCs w:val="28"/>
        </w:rPr>
        <w:t>/202</w:t>
      </w:r>
      <w:r w:rsidR="00737346" w:rsidRPr="00C230A1">
        <w:rPr>
          <w:color w:val="000000" w:themeColor="text1"/>
          <w:sz w:val="28"/>
          <w:szCs w:val="28"/>
        </w:rPr>
        <w:t>5</w:t>
      </w:r>
      <w:r w:rsidRPr="00C230A1">
        <w:rPr>
          <w:color w:val="000000" w:themeColor="text1"/>
          <w:sz w:val="28"/>
          <w:szCs w:val="28"/>
        </w:rPr>
        <w:t>( Chứng từ kèm theo là Hợp đồng, bảng thanh toán thuê ngoài)</w:t>
      </w:r>
    </w:p>
    <w:p w:rsidR="004461B4" w:rsidRPr="00C230A1" w:rsidRDefault="004461B4" w:rsidP="00940B41">
      <w:pPr>
        <w:spacing w:before="120" w:after="120"/>
        <w:ind w:firstLine="720"/>
        <w:jc w:val="both"/>
        <w:rPr>
          <w:color w:val="000000" w:themeColor="text1"/>
          <w:sz w:val="28"/>
          <w:szCs w:val="28"/>
        </w:rPr>
      </w:pPr>
      <w:r w:rsidRPr="00C230A1">
        <w:rPr>
          <w:color w:val="000000" w:themeColor="text1"/>
          <w:sz w:val="28"/>
          <w:szCs w:val="28"/>
        </w:rPr>
        <w:t>Chi thuê mướn chụp hình lưu niệm các hoạt động tổ chức trong nhà trường, các ngày lễ lớn trong năm.</w:t>
      </w:r>
    </w:p>
    <w:p w:rsidR="007A32F5" w:rsidRPr="00C230A1" w:rsidRDefault="004461B4" w:rsidP="00940B41">
      <w:pPr>
        <w:spacing w:before="120" w:after="120"/>
        <w:ind w:firstLine="720"/>
        <w:jc w:val="both"/>
        <w:rPr>
          <w:color w:val="000000" w:themeColor="text1"/>
          <w:sz w:val="28"/>
          <w:szCs w:val="28"/>
        </w:rPr>
      </w:pPr>
      <w:r w:rsidRPr="00C230A1">
        <w:rPr>
          <w:color w:val="000000" w:themeColor="text1"/>
          <w:sz w:val="28"/>
          <w:szCs w:val="28"/>
        </w:rPr>
        <w:t xml:space="preserve">Thuê mướn nhân công khi đơn vị phát sinh công việc ngoài dự kiến ( theo thỏa thuận hợp đồng giữa hai bên). </w:t>
      </w:r>
    </w:p>
    <w:p w:rsidR="00906149" w:rsidRPr="00C230A1" w:rsidRDefault="003148F3"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4461B4" w:rsidRPr="00C230A1">
        <w:rPr>
          <w:color w:val="000000" w:themeColor="text1"/>
          <w:sz w:val="28"/>
          <w:szCs w:val="28"/>
        </w:rPr>
        <w:t>T</w:t>
      </w:r>
      <w:r w:rsidRPr="00C230A1">
        <w:rPr>
          <w:color w:val="000000" w:themeColor="text1"/>
          <w:sz w:val="28"/>
          <w:szCs w:val="28"/>
        </w:rPr>
        <w:t xml:space="preserve">huê mướn xe </w:t>
      </w:r>
      <w:r w:rsidR="00906149" w:rsidRPr="00C230A1">
        <w:rPr>
          <w:color w:val="000000" w:themeColor="text1"/>
          <w:sz w:val="28"/>
          <w:szCs w:val="28"/>
        </w:rPr>
        <w:t>vận chuyển hàng hóa vật tư, tài sản hư hỏng hoặc đem kiểm tra</w:t>
      </w:r>
      <w:r w:rsidR="00FC1B9B" w:rsidRPr="00C230A1">
        <w:rPr>
          <w:color w:val="000000" w:themeColor="text1"/>
          <w:sz w:val="28"/>
          <w:szCs w:val="28"/>
        </w:rPr>
        <w:t>,</w:t>
      </w:r>
      <w:r w:rsidR="00906149" w:rsidRPr="00C230A1">
        <w:rPr>
          <w:color w:val="000000" w:themeColor="text1"/>
          <w:sz w:val="28"/>
          <w:szCs w:val="28"/>
        </w:rPr>
        <w:t xml:space="preserve"> thuê mướn xe khác....</w:t>
      </w:r>
    </w:p>
    <w:p w:rsidR="007A32F5" w:rsidRPr="00C230A1" w:rsidRDefault="007A32F5" w:rsidP="00940B41">
      <w:pPr>
        <w:spacing w:before="120" w:after="120"/>
        <w:ind w:firstLine="720"/>
        <w:jc w:val="both"/>
        <w:rPr>
          <w:color w:val="000000" w:themeColor="text1"/>
          <w:sz w:val="28"/>
          <w:szCs w:val="28"/>
        </w:rPr>
      </w:pPr>
      <w:r w:rsidRPr="00C230A1">
        <w:rPr>
          <w:color w:val="000000" w:themeColor="text1"/>
          <w:sz w:val="28"/>
          <w:szCs w:val="28"/>
        </w:rPr>
        <w:t>Thuê mướn âm thanh, khung rạp, trang phục biểu diễn phục vụ các lễ hội, trò chơi, các hội thi cấp trường, cấp huyện …..</w:t>
      </w:r>
    </w:p>
    <w:p w:rsidR="00A13680" w:rsidRPr="00C230A1" w:rsidRDefault="00C04AE3" w:rsidP="00940B41">
      <w:pPr>
        <w:spacing w:before="120" w:after="120"/>
        <w:ind w:firstLine="720"/>
        <w:jc w:val="both"/>
        <w:rPr>
          <w:color w:val="000000" w:themeColor="text1"/>
          <w:sz w:val="28"/>
          <w:szCs w:val="28"/>
        </w:rPr>
      </w:pPr>
      <w:r w:rsidRPr="00C230A1">
        <w:rPr>
          <w:color w:val="000000" w:themeColor="text1"/>
          <w:sz w:val="28"/>
          <w:szCs w:val="28"/>
        </w:rPr>
        <w:t>Chi thuê mướn tưới cây</w:t>
      </w:r>
      <w:r w:rsidR="00B62115" w:rsidRPr="00C230A1">
        <w:rPr>
          <w:color w:val="000000" w:themeColor="text1"/>
          <w:sz w:val="28"/>
          <w:szCs w:val="28"/>
        </w:rPr>
        <w:t xml:space="preserve"> chăm sóc cây kiểng,</w:t>
      </w:r>
      <w:r w:rsidR="00AE20AF" w:rsidRPr="00C230A1">
        <w:rPr>
          <w:color w:val="000000" w:themeColor="text1"/>
          <w:sz w:val="28"/>
          <w:szCs w:val="28"/>
        </w:rPr>
        <w:t xml:space="preserve"> nhổ cỏ bồn hoa, nhặt lá rụng trong bồn hoa.</w:t>
      </w:r>
      <w:r w:rsidRPr="00C230A1">
        <w:rPr>
          <w:color w:val="000000" w:themeColor="text1"/>
          <w:sz w:val="28"/>
          <w:szCs w:val="28"/>
        </w:rPr>
        <w:t xml:space="preserve"> từ tháng 1 đến tháng 12  theo năm dương lịch </w:t>
      </w:r>
      <w:r w:rsidR="00AE20AF" w:rsidRPr="00C230A1">
        <w:rPr>
          <w:color w:val="000000" w:themeColor="text1"/>
          <w:sz w:val="28"/>
          <w:szCs w:val="28"/>
        </w:rPr>
        <w:t>: 2.000.000 đ/ tháng ( Chứng từ kèm theo là Hợp đồng, bảng thanh toán thuê ngoài)</w:t>
      </w:r>
    </w:p>
    <w:p w:rsidR="007C55C1" w:rsidRPr="00C230A1" w:rsidRDefault="00526844" w:rsidP="00940B41">
      <w:pPr>
        <w:spacing w:before="120" w:after="120"/>
        <w:ind w:firstLine="720"/>
        <w:jc w:val="both"/>
        <w:rPr>
          <w:color w:val="000000" w:themeColor="text1"/>
          <w:sz w:val="28"/>
          <w:szCs w:val="28"/>
        </w:rPr>
      </w:pPr>
      <w:r w:rsidRPr="00C230A1">
        <w:rPr>
          <w:color w:val="000000" w:themeColor="text1"/>
          <w:sz w:val="28"/>
          <w:szCs w:val="28"/>
        </w:rPr>
        <w:t xml:space="preserve">Các chi phí thuê mướn khác: </w:t>
      </w:r>
      <w:r w:rsidR="007C55C1" w:rsidRPr="00C230A1">
        <w:rPr>
          <w:color w:val="000000" w:themeColor="text1"/>
          <w:sz w:val="28"/>
          <w:szCs w:val="28"/>
        </w:rPr>
        <w:t>T</w:t>
      </w:r>
      <w:r w:rsidR="00A0341B" w:rsidRPr="00C230A1">
        <w:rPr>
          <w:color w:val="000000" w:themeColor="text1"/>
          <w:sz w:val="28"/>
          <w:szCs w:val="28"/>
        </w:rPr>
        <w:t>rang trí băng ron</w:t>
      </w:r>
      <w:r w:rsidR="007C55C1" w:rsidRPr="00C230A1">
        <w:rPr>
          <w:color w:val="000000" w:themeColor="text1"/>
          <w:sz w:val="28"/>
          <w:szCs w:val="28"/>
        </w:rPr>
        <w:t>, khẩu</w:t>
      </w:r>
      <w:r w:rsidR="00673225" w:rsidRPr="00C230A1">
        <w:rPr>
          <w:color w:val="000000" w:themeColor="text1"/>
          <w:sz w:val="28"/>
          <w:szCs w:val="28"/>
        </w:rPr>
        <w:t xml:space="preserve"> hiệu, </w:t>
      </w:r>
      <w:r w:rsidR="004461B4" w:rsidRPr="00C230A1">
        <w:rPr>
          <w:color w:val="000000" w:themeColor="text1"/>
          <w:sz w:val="28"/>
          <w:szCs w:val="28"/>
        </w:rPr>
        <w:t>áp phích tuyên truyền</w:t>
      </w:r>
      <w:r w:rsidR="00673225" w:rsidRPr="00C230A1">
        <w:rPr>
          <w:color w:val="000000" w:themeColor="text1"/>
          <w:sz w:val="28"/>
          <w:szCs w:val="28"/>
        </w:rPr>
        <w:t>, đại hội</w:t>
      </w:r>
      <w:r w:rsidR="007C55C1" w:rsidRPr="00C230A1">
        <w:rPr>
          <w:color w:val="000000" w:themeColor="text1"/>
          <w:sz w:val="28"/>
          <w:szCs w:val="28"/>
        </w:rPr>
        <w:t xml:space="preserve">, </w:t>
      </w:r>
      <w:r w:rsidR="00673225" w:rsidRPr="00C230A1">
        <w:rPr>
          <w:color w:val="000000" w:themeColor="text1"/>
          <w:sz w:val="28"/>
          <w:szCs w:val="28"/>
        </w:rPr>
        <w:t>trang trí tết</w:t>
      </w:r>
      <w:r w:rsidR="007C55C1" w:rsidRPr="00C230A1">
        <w:rPr>
          <w:color w:val="000000" w:themeColor="text1"/>
          <w:sz w:val="28"/>
          <w:szCs w:val="28"/>
        </w:rPr>
        <w:t>, đội</w:t>
      </w:r>
      <w:r w:rsidR="00AE20AF" w:rsidRPr="00C230A1">
        <w:rPr>
          <w:color w:val="000000" w:themeColor="text1"/>
          <w:sz w:val="28"/>
          <w:szCs w:val="28"/>
        </w:rPr>
        <w:t>, lễ sơ kết, tổng kết, hội nghị, 20-11</w:t>
      </w:r>
      <w:r w:rsidR="007C55C1" w:rsidRPr="00C230A1">
        <w:rPr>
          <w:color w:val="000000" w:themeColor="text1"/>
          <w:sz w:val="28"/>
          <w:szCs w:val="28"/>
        </w:rPr>
        <w:t xml:space="preserve"> ....  ghi nội dung cụ thể có hóa đơn đúng qui định.</w:t>
      </w:r>
    </w:p>
    <w:p w:rsidR="00737346" w:rsidRPr="00C230A1" w:rsidRDefault="004461B4" w:rsidP="00940B41">
      <w:pPr>
        <w:spacing w:before="120" w:after="120"/>
        <w:ind w:firstLine="720"/>
        <w:jc w:val="both"/>
        <w:rPr>
          <w:color w:val="000000" w:themeColor="text1"/>
          <w:sz w:val="28"/>
          <w:szCs w:val="28"/>
        </w:rPr>
      </w:pPr>
      <w:r w:rsidRPr="00C230A1">
        <w:rPr>
          <w:color w:val="000000" w:themeColor="text1"/>
          <w:sz w:val="28"/>
          <w:szCs w:val="28"/>
        </w:rPr>
        <w:t>Thuê mướn chặt tỉa cành</w:t>
      </w:r>
      <w:r w:rsidR="00737346" w:rsidRPr="00C230A1">
        <w:rPr>
          <w:color w:val="000000" w:themeColor="text1"/>
          <w:sz w:val="28"/>
          <w:szCs w:val="28"/>
        </w:rPr>
        <w:t xml:space="preserve"> cây, xịt thuốc cỏ, hút hầm cầu.</w:t>
      </w:r>
    </w:p>
    <w:p w:rsidR="004461B4" w:rsidRPr="00C230A1" w:rsidRDefault="00737346" w:rsidP="00940B41">
      <w:pPr>
        <w:spacing w:before="120" w:after="120"/>
        <w:ind w:firstLine="720"/>
        <w:jc w:val="both"/>
        <w:rPr>
          <w:color w:val="000000" w:themeColor="text1"/>
          <w:sz w:val="28"/>
          <w:szCs w:val="28"/>
        </w:rPr>
      </w:pPr>
      <w:r w:rsidRPr="00C230A1">
        <w:rPr>
          <w:color w:val="000000" w:themeColor="text1"/>
          <w:sz w:val="28"/>
          <w:szCs w:val="28"/>
        </w:rPr>
        <w:t xml:space="preserve">Thuê mướn </w:t>
      </w:r>
      <w:r w:rsidR="004461B4" w:rsidRPr="00C230A1">
        <w:rPr>
          <w:color w:val="000000" w:themeColor="text1"/>
          <w:sz w:val="28"/>
          <w:szCs w:val="28"/>
        </w:rPr>
        <w:t>phun thuốc khi có dịch bệnh xẩy ra.</w:t>
      </w:r>
    </w:p>
    <w:p w:rsidR="002D5DA1" w:rsidRPr="00C230A1" w:rsidRDefault="007A32F5" w:rsidP="00940B41">
      <w:pPr>
        <w:spacing w:before="120" w:after="120"/>
        <w:ind w:firstLine="720"/>
        <w:jc w:val="both"/>
        <w:rPr>
          <w:color w:val="000000" w:themeColor="text1"/>
          <w:sz w:val="28"/>
          <w:szCs w:val="28"/>
        </w:rPr>
      </w:pPr>
      <w:r w:rsidRPr="00C230A1">
        <w:rPr>
          <w:color w:val="000000" w:themeColor="text1"/>
          <w:sz w:val="28"/>
          <w:szCs w:val="28"/>
        </w:rPr>
        <w:t>T</w:t>
      </w:r>
      <w:r w:rsidR="007C55C1" w:rsidRPr="00C230A1">
        <w:rPr>
          <w:color w:val="000000" w:themeColor="text1"/>
          <w:sz w:val="28"/>
          <w:szCs w:val="28"/>
        </w:rPr>
        <w:t>huê mướn sửa chữa</w:t>
      </w:r>
      <w:r w:rsidR="00682D3E" w:rsidRPr="00C230A1">
        <w:rPr>
          <w:color w:val="000000" w:themeColor="text1"/>
          <w:sz w:val="28"/>
          <w:szCs w:val="28"/>
        </w:rPr>
        <w:t xml:space="preserve"> điện, nước , nhà vệ sinh, nhà cửa, thuê mướn giặc phong màn, thuê mướn sửa chữa phong màn</w:t>
      </w:r>
      <w:r w:rsidR="00B04BB1" w:rsidRPr="00C230A1">
        <w:rPr>
          <w:color w:val="000000" w:themeColor="text1"/>
          <w:sz w:val="28"/>
          <w:szCs w:val="28"/>
        </w:rPr>
        <w:t>, dãy cỏ,</w:t>
      </w:r>
      <w:r w:rsidR="00AE20AF" w:rsidRPr="00C230A1">
        <w:rPr>
          <w:color w:val="000000" w:themeColor="text1"/>
          <w:sz w:val="28"/>
          <w:szCs w:val="28"/>
        </w:rPr>
        <w:t xml:space="preserve"> dọn dẹp nhánh cây, cưa cây to hoặc ngã đỗ, </w:t>
      </w:r>
      <w:r w:rsidR="00B57C74" w:rsidRPr="00C230A1">
        <w:rPr>
          <w:color w:val="000000" w:themeColor="text1"/>
          <w:sz w:val="28"/>
          <w:szCs w:val="28"/>
        </w:rPr>
        <w:t xml:space="preserve">thuê mướn vệ sinh quạt, </w:t>
      </w:r>
      <w:r w:rsidR="00485675" w:rsidRPr="00C230A1">
        <w:rPr>
          <w:color w:val="000000" w:themeColor="text1"/>
          <w:sz w:val="28"/>
          <w:szCs w:val="28"/>
        </w:rPr>
        <w:t>thuê mướn vệ sinh khác</w:t>
      </w:r>
      <w:r w:rsidR="007C55C1" w:rsidRPr="00C230A1">
        <w:rPr>
          <w:color w:val="000000" w:themeColor="text1"/>
          <w:sz w:val="28"/>
          <w:szCs w:val="28"/>
        </w:rPr>
        <w:t>... và c</w:t>
      </w:r>
      <w:r w:rsidR="00FA1B29" w:rsidRPr="00C230A1">
        <w:rPr>
          <w:color w:val="000000" w:themeColor="text1"/>
          <w:sz w:val="28"/>
          <w:szCs w:val="28"/>
        </w:rPr>
        <w:t xml:space="preserve">hi phí </w:t>
      </w:r>
      <w:r w:rsidR="002D5DA1" w:rsidRPr="00C230A1">
        <w:rPr>
          <w:color w:val="000000" w:themeColor="text1"/>
          <w:sz w:val="28"/>
          <w:szCs w:val="28"/>
        </w:rPr>
        <w:t>thuê mướn khác khi có phát sinh.</w:t>
      </w:r>
    </w:p>
    <w:p w:rsidR="00737346" w:rsidRPr="00C230A1" w:rsidRDefault="004461B4" w:rsidP="00940B41">
      <w:pPr>
        <w:spacing w:before="120" w:after="120"/>
        <w:ind w:firstLine="720"/>
        <w:jc w:val="both"/>
        <w:rPr>
          <w:color w:val="000000" w:themeColor="text1"/>
          <w:sz w:val="28"/>
          <w:szCs w:val="28"/>
        </w:rPr>
      </w:pPr>
      <w:r w:rsidRPr="00C230A1">
        <w:rPr>
          <w:color w:val="000000" w:themeColor="text1"/>
          <w:sz w:val="28"/>
          <w:szCs w:val="28"/>
        </w:rPr>
        <w:t>Nếu trong năm địa phương có xẩy ra dịch bệnh, thiên tai… phức tạp ảnh hưởng đến hoạt động của đơn vị thì có thể xem xét giải quyết theo thực tế.</w:t>
      </w:r>
    </w:p>
    <w:p w:rsidR="00737346" w:rsidRPr="00C230A1" w:rsidRDefault="00737346" w:rsidP="00940B41">
      <w:pPr>
        <w:spacing w:before="120" w:after="120"/>
        <w:ind w:firstLine="720"/>
        <w:jc w:val="both"/>
        <w:rPr>
          <w:color w:val="000000" w:themeColor="text1"/>
          <w:sz w:val="28"/>
          <w:szCs w:val="28"/>
        </w:rPr>
      </w:pPr>
      <w:r w:rsidRPr="00C230A1">
        <w:rPr>
          <w:b/>
          <w:color w:val="000000" w:themeColor="text1"/>
          <w:sz w:val="28"/>
          <w:szCs w:val="28"/>
        </w:rPr>
        <w:t>1.11.</w:t>
      </w:r>
      <w:r w:rsidRPr="00C230A1">
        <w:rPr>
          <w:color w:val="000000" w:themeColor="text1"/>
          <w:sz w:val="28"/>
          <w:szCs w:val="28"/>
        </w:rPr>
        <w:t xml:space="preserve"> </w:t>
      </w:r>
      <w:r w:rsidR="00185C8D" w:rsidRPr="00C230A1">
        <w:rPr>
          <w:b/>
          <w:color w:val="000000" w:themeColor="text1"/>
          <w:sz w:val="28"/>
          <w:szCs w:val="28"/>
        </w:rPr>
        <w:t xml:space="preserve">Sửa chữa tài sản phục vụ công tác chuyên môn và duy tu, bảo dưỡng các </w:t>
      </w:r>
      <w:r w:rsidR="0090486B" w:rsidRPr="00C230A1">
        <w:rPr>
          <w:b/>
          <w:color w:val="000000" w:themeColor="text1"/>
          <w:sz w:val="28"/>
          <w:szCs w:val="28"/>
        </w:rPr>
        <w:t>,</w:t>
      </w:r>
      <w:r w:rsidR="00185C8D" w:rsidRPr="00C230A1">
        <w:rPr>
          <w:b/>
          <w:color w:val="000000" w:themeColor="text1"/>
          <w:sz w:val="28"/>
          <w:szCs w:val="28"/>
        </w:rPr>
        <w:t>công trình cơ sở h</w:t>
      </w:r>
      <w:r w:rsidR="00050DC3" w:rsidRPr="00C230A1">
        <w:rPr>
          <w:b/>
          <w:color w:val="000000" w:themeColor="text1"/>
          <w:sz w:val="28"/>
          <w:szCs w:val="28"/>
        </w:rPr>
        <w:t>ạ tầng từ kinh phí thường xuyên (sửa chữa nhỏ dưới 1</w:t>
      </w:r>
      <w:r w:rsidR="007C0567" w:rsidRPr="00C230A1">
        <w:rPr>
          <w:b/>
          <w:color w:val="000000" w:themeColor="text1"/>
          <w:sz w:val="28"/>
          <w:szCs w:val="28"/>
        </w:rPr>
        <w:t>5</w:t>
      </w:r>
      <w:r w:rsidR="00AE20AF" w:rsidRPr="00C230A1">
        <w:rPr>
          <w:b/>
          <w:color w:val="000000" w:themeColor="text1"/>
          <w:sz w:val="28"/>
          <w:szCs w:val="28"/>
        </w:rPr>
        <w:t xml:space="preserve"> triệu)</w:t>
      </w:r>
    </w:p>
    <w:p w:rsidR="00185C8D" w:rsidRPr="00C230A1" w:rsidRDefault="00AE20AF" w:rsidP="00940B41">
      <w:pPr>
        <w:spacing w:before="120" w:after="120"/>
        <w:ind w:left="720" w:firstLine="720"/>
        <w:jc w:val="both"/>
        <w:rPr>
          <w:b/>
          <w:color w:val="000000" w:themeColor="text1"/>
          <w:sz w:val="28"/>
          <w:szCs w:val="28"/>
        </w:rPr>
      </w:pPr>
      <w:r w:rsidRPr="00C230A1">
        <w:rPr>
          <w:b/>
          <w:color w:val="000000" w:themeColor="text1"/>
          <w:sz w:val="28"/>
          <w:szCs w:val="28"/>
        </w:rPr>
        <w:t>Mục 6900:</w:t>
      </w:r>
    </w:p>
    <w:p w:rsidR="008007CF" w:rsidRPr="00C230A1" w:rsidRDefault="008007CF" w:rsidP="00940B41">
      <w:pPr>
        <w:spacing w:before="120" w:after="120"/>
        <w:ind w:firstLine="720"/>
        <w:jc w:val="both"/>
        <w:rPr>
          <w:b/>
          <w:color w:val="000000" w:themeColor="text1"/>
          <w:sz w:val="28"/>
          <w:szCs w:val="28"/>
        </w:rPr>
      </w:pPr>
      <w:r w:rsidRPr="00C230A1">
        <w:rPr>
          <w:color w:val="000000" w:themeColor="text1"/>
          <w:sz w:val="28"/>
          <w:szCs w:val="28"/>
        </w:rPr>
        <w:lastRenderedPageBreak/>
        <w:t>Chi từ nguồn kinh phí hoạt động của giáo viên, học sinh, học phí theo quy định, học phí buổi 2</w:t>
      </w:r>
      <w:r w:rsidR="00B14BF6" w:rsidRPr="00C230A1">
        <w:rPr>
          <w:color w:val="000000" w:themeColor="text1"/>
          <w:sz w:val="28"/>
          <w:szCs w:val="28"/>
        </w:rPr>
        <w:t>, học phí</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Tùy theo nhu cầu thực tế công việc, căn cứ vào thực trạng tài sản trên cơ sở kế hoạch và dự toán được giao, hạng mục sửa chữa nhỏ đơn giản có mức sửa chữa dưới 1</w:t>
      </w:r>
      <w:r w:rsidR="007C0567" w:rsidRPr="00C230A1">
        <w:rPr>
          <w:color w:val="000000" w:themeColor="text1"/>
          <w:sz w:val="28"/>
          <w:szCs w:val="28"/>
        </w:rPr>
        <w:t>5</w:t>
      </w:r>
      <w:r w:rsidRPr="00C230A1">
        <w:rPr>
          <w:color w:val="000000" w:themeColor="text1"/>
          <w:sz w:val="28"/>
          <w:szCs w:val="28"/>
        </w:rPr>
        <w:t xml:space="preserve"> triệu đồng, khi có nhu cầu sửa chữa đơn vị tự tiến hành khảo sát giá sửa chữa và chủ động sữa chữa sau đó quyết toán bằng hóa đơn đúng quy định.</w:t>
      </w:r>
    </w:p>
    <w:p w:rsidR="0067322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w:t>
      </w:r>
      <w:r w:rsidR="00FC1B9B" w:rsidRPr="00C230A1">
        <w:rPr>
          <w:color w:val="000000" w:themeColor="text1"/>
          <w:sz w:val="28"/>
          <w:szCs w:val="28"/>
        </w:rPr>
        <w:t xml:space="preserve"> </w:t>
      </w:r>
      <w:r w:rsidRPr="00C230A1">
        <w:rPr>
          <w:color w:val="000000" w:themeColor="text1"/>
          <w:sz w:val="28"/>
          <w:szCs w:val="28"/>
        </w:rPr>
        <w:t xml:space="preserve">Nhà cửa: </w:t>
      </w:r>
      <w:r w:rsidR="00673225" w:rsidRPr="00C230A1">
        <w:rPr>
          <w:color w:val="000000" w:themeColor="text1"/>
          <w:sz w:val="28"/>
          <w:szCs w:val="28"/>
        </w:rPr>
        <w:t xml:space="preserve"> Sửa chữa nhà vệ sinh, quạt, dặm vá nền, thay kính bị hỏng, sửa chữa lớp học, các phòng chức năng khác</w:t>
      </w:r>
      <w:r w:rsidR="00FC1B9B" w:rsidRPr="00C230A1">
        <w:rPr>
          <w:color w:val="000000" w:themeColor="text1"/>
          <w:sz w:val="28"/>
          <w:szCs w:val="28"/>
        </w:rPr>
        <w:t>.</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w:t>
      </w:r>
      <w:r w:rsidR="00FC1B9B" w:rsidRPr="00C230A1">
        <w:rPr>
          <w:color w:val="000000" w:themeColor="text1"/>
          <w:sz w:val="28"/>
          <w:szCs w:val="28"/>
        </w:rPr>
        <w:t xml:space="preserve"> </w:t>
      </w:r>
      <w:r w:rsidRPr="00C230A1">
        <w:rPr>
          <w:color w:val="000000" w:themeColor="text1"/>
          <w:sz w:val="28"/>
          <w:szCs w:val="28"/>
        </w:rPr>
        <w:t>Thiết bị phòng cháy</w:t>
      </w:r>
      <w:r w:rsidR="00B5563B" w:rsidRPr="00C230A1">
        <w:rPr>
          <w:color w:val="000000" w:themeColor="text1"/>
          <w:sz w:val="28"/>
          <w:szCs w:val="28"/>
        </w:rPr>
        <w:t xml:space="preserve">: </w:t>
      </w:r>
      <w:r w:rsidR="00FC1B9B" w:rsidRPr="00C230A1">
        <w:rPr>
          <w:color w:val="000000" w:themeColor="text1"/>
          <w:sz w:val="28"/>
          <w:szCs w:val="28"/>
        </w:rPr>
        <w:t>T</w:t>
      </w:r>
      <w:r w:rsidR="00B5563B" w:rsidRPr="00C230A1">
        <w:rPr>
          <w:color w:val="000000" w:themeColor="text1"/>
          <w:sz w:val="28"/>
          <w:szCs w:val="28"/>
        </w:rPr>
        <w:t>hay thế hoặc sửa</w:t>
      </w:r>
      <w:r w:rsidRPr="00C230A1">
        <w:rPr>
          <w:color w:val="000000" w:themeColor="text1"/>
          <w:sz w:val="28"/>
          <w:szCs w:val="28"/>
        </w:rPr>
        <w:t xml:space="preserve"> chữa </w:t>
      </w:r>
      <w:r w:rsidR="00B5563B" w:rsidRPr="00C230A1">
        <w:rPr>
          <w:color w:val="000000" w:themeColor="text1"/>
          <w:sz w:val="28"/>
          <w:szCs w:val="28"/>
        </w:rPr>
        <w:t xml:space="preserve"> các thiết bị cháy nổ như </w:t>
      </w:r>
      <w:r w:rsidR="00906149" w:rsidRPr="00C230A1">
        <w:rPr>
          <w:color w:val="000000" w:themeColor="text1"/>
          <w:sz w:val="28"/>
          <w:szCs w:val="28"/>
        </w:rPr>
        <w:t xml:space="preserve">nạp, mua mới, </w:t>
      </w:r>
      <w:r w:rsidR="00B5563B" w:rsidRPr="00C230A1">
        <w:rPr>
          <w:color w:val="000000" w:themeColor="text1"/>
          <w:sz w:val="28"/>
          <w:szCs w:val="28"/>
        </w:rPr>
        <w:t>mua cát, xẻng, bình chửa cháy mới thay thế các bình củ đã hết hạn.</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w:t>
      </w:r>
      <w:r w:rsidR="00FC1B9B" w:rsidRPr="00C230A1">
        <w:rPr>
          <w:color w:val="000000" w:themeColor="text1"/>
          <w:sz w:val="28"/>
          <w:szCs w:val="28"/>
        </w:rPr>
        <w:t xml:space="preserve"> </w:t>
      </w:r>
      <w:r w:rsidRPr="00C230A1">
        <w:rPr>
          <w:color w:val="000000" w:themeColor="text1"/>
          <w:sz w:val="28"/>
          <w:szCs w:val="28"/>
        </w:rPr>
        <w:t>Sữa chữa thiết bị tin học, máy in,máy photo, máy điều hòa nhiệt độ,thiết bị văn phòng, thiết bị phục vụ giàng dạy khi bị hư hỏng</w:t>
      </w:r>
      <w:r w:rsidR="008007CF" w:rsidRPr="00C230A1">
        <w:rPr>
          <w:color w:val="000000" w:themeColor="text1"/>
          <w:sz w:val="28"/>
          <w:szCs w:val="28"/>
        </w:rPr>
        <w:t>….</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-Bảo trì</w:t>
      </w:r>
      <w:r w:rsidR="007B1AF3" w:rsidRPr="00C230A1">
        <w:rPr>
          <w:color w:val="000000" w:themeColor="text1"/>
          <w:sz w:val="28"/>
          <w:szCs w:val="28"/>
        </w:rPr>
        <w:t xml:space="preserve"> máy pho to</w:t>
      </w:r>
      <w:r w:rsidRPr="00C230A1">
        <w:rPr>
          <w:color w:val="000000" w:themeColor="text1"/>
          <w:sz w:val="28"/>
          <w:szCs w:val="28"/>
        </w:rPr>
        <w:t>, hoàn thiện phần mềm máy tính</w:t>
      </w:r>
      <w:r w:rsidR="007B1AF3" w:rsidRPr="00C230A1">
        <w:rPr>
          <w:color w:val="000000" w:themeColor="text1"/>
          <w:sz w:val="28"/>
          <w:szCs w:val="28"/>
        </w:rPr>
        <w:t>,</w:t>
      </w:r>
      <w:r w:rsidRPr="00C230A1">
        <w:rPr>
          <w:color w:val="000000" w:themeColor="text1"/>
          <w:sz w:val="28"/>
          <w:szCs w:val="28"/>
        </w:rPr>
        <w:t xml:space="preserve"> bảo trì máy tính hàng tháng</w:t>
      </w:r>
    </w:p>
    <w:p w:rsidR="008007CF" w:rsidRPr="00C230A1" w:rsidRDefault="00FC1B9B"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8007CF" w:rsidRPr="00C230A1">
        <w:rPr>
          <w:color w:val="000000" w:themeColor="text1"/>
          <w:sz w:val="28"/>
          <w:szCs w:val="28"/>
        </w:rPr>
        <w:t>Sửa chữa điều hòa nhiệt độ: Hàng tháng bảo trì</w:t>
      </w:r>
    </w:p>
    <w:p w:rsidR="00FC1B9B" w:rsidRPr="00C230A1" w:rsidRDefault="00FC1B9B"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8007CF" w:rsidRPr="00C230A1">
        <w:rPr>
          <w:color w:val="000000" w:themeColor="text1"/>
          <w:sz w:val="28"/>
          <w:szCs w:val="28"/>
        </w:rPr>
        <w:t xml:space="preserve">Sửa chữa, gia cố lại bàn ghế học sinh và giáo viên. </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-Sửa chữa đường điện ,cấp thoát nước: Thay bóng đèn, ổ điện, đường dây điện, máy bơm nước ,ống nước</w:t>
      </w:r>
      <w:r w:rsidR="002D5DA1" w:rsidRPr="00C230A1">
        <w:rPr>
          <w:color w:val="000000" w:themeColor="text1"/>
          <w:sz w:val="28"/>
          <w:szCs w:val="28"/>
        </w:rPr>
        <w:t>, sửa chữa âm ly, loa, micro</w:t>
      </w:r>
      <w:r w:rsidRPr="00C230A1">
        <w:rPr>
          <w:color w:val="000000" w:themeColor="text1"/>
          <w:sz w:val="28"/>
          <w:szCs w:val="28"/>
        </w:rPr>
        <w:t>…. khi bị hư hỏng cần kịp thời sửa chữa để phục vụ cho nhà trường.</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-Sửa chữa các tài sản và công trình cơ sở hạ tầng khác khi hư hỏng hoặc khi cần thiết</w:t>
      </w:r>
      <w:r w:rsidR="008A467C" w:rsidRPr="00C230A1">
        <w:rPr>
          <w:color w:val="000000" w:themeColor="text1"/>
          <w:sz w:val="28"/>
          <w:szCs w:val="28"/>
        </w:rPr>
        <w:t>, sửa chữa khác …. Nếu có</w:t>
      </w:r>
    </w:p>
    <w:p w:rsidR="001F12A5" w:rsidRPr="00C230A1" w:rsidRDefault="001F12A5" w:rsidP="00940B41">
      <w:pPr>
        <w:spacing w:before="120" w:after="120"/>
        <w:ind w:firstLine="720"/>
        <w:jc w:val="both"/>
        <w:rPr>
          <w:color w:val="000000" w:themeColor="text1"/>
          <w:sz w:val="28"/>
          <w:szCs w:val="28"/>
          <w:lang w:val="vi-VN"/>
        </w:rPr>
      </w:pPr>
      <w:r w:rsidRPr="00C230A1">
        <w:rPr>
          <w:color w:val="000000" w:themeColor="text1"/>
          <w:sz w:val="28"/>
          <w:szCs w:val="28"/>
        </w:rPr>
        <w:t>-</w:t>
      </w:r>
      <w:r w:rsidRPr="00C230A1">
        <w:rPr>
          <w:color w:val="000000" w:themeColor="text1"/>
          <w:sz w:val="28"/>
          <w:szCs w:val="28"/>
          <w:lang w:val="vi-VN"/>
        </w:rPr>
        <w:t>Tất cả tài sản, cơ sở vật chất trong khu vực cơ quan đều phải được bảo vệ và quản lý cẩn thận như tài tản của mình. Nếu cá nhân sử dụng vào mục đích riêng, bảo quản không tốt hoặc do chủ quan làm mất hoặc hư hỏng phải tự chịu trách nhiệm.</w:t>
      </w:r>
    </w:p>
    <w:p w:rsidR="001F12A5" w:rsidRPr="00C230A1" w:rsidRDefault="001F12A5" w:rsidP="00940B41">
      <w:pPr>
        <w:spacing w:before="120" w:after="120"/>
        <w:ind w:firstLine="720"/>
        <w:jc w:val="both"/>
        <w:rPr>
          <w:color w:val="000000" w:themeColor="text1"/>
          <w:sz w:val="28"/>
          <w:szCs w:val="28"/>
          <w:lang w:val="vi-VN"/>
        </w:rPr>
      </w:pPr>
      <w:r w:rsidRPr="00C230A1">
        <w:rPr>
          <w:color w:val="000000" w:themeColor="text1"/>
          <w:sz w:val="28"/>
          <w:szCs w:val="28"/>
        </w:rPr>
        <w:t>-</w:t>
      </w:r>
      <w:r w:rsidRPr="00C230A1">
        <w:rPr>
          <w:color w:val="000000" w:themeColor="text1"/>
          <w:sz w:val="28"/>
          <w:szCs w:val="28"/>
          <w:lang w:val="vi-VN"/>
        </w:rPr>
        <w:t>Vào đầu năm</w:t>
      </w:r>
      <w:r w:rsidRPr="00C230A1">
        <w:rPr>
          <w:color w:val="000000" w:themeColor="text1"/>
          <w:sz w:val="28"/>
          <w:szCs w:val="28"/>
        </w:rPr>
        <w:t xml:space="preserve"> học </w:t>
      </w:r>
      <w:r w:rsidRPr="00C230A1">
        <w:rPr>
          <w:color w:val="000000" w:themeColor="text1"/>
          <w:sz w:val="28"/>
          <w:szCs w:val="28"/>
          <w:lang w:val="vi-VN"/>
        </w:rPr>
        <w:t xml:space="preserve">và cuối năm </w:t>
      </w:r>
      <w:r w:rsidRPr="00C230A1">
        <w:rPr>
          <w:color w:val="000000" w:themeColor="text1"/>
          <w:sz w:val="28"/>
          <w:szCs w:val="28"/>
        </w:rPr>
        <w:t xml:space="preserve">học </w:t>
      </w:r>
      <w:r w:rsidRPr="00C230A1">
        <w:rPr>
          <w:color w:val="000000" w:themeColor="text1"/>
          <w:sz w:val="28"/>
          <w:szCs w:val="28"/>
          <w:lang w:val="vi-VN"/>
        </w:rPr>
        <w:t>tiến hành kiểm tra tài sản trong cơ quan. Khi tài sản hư hỏng các bộ phận phải có đề xuất sửa chữa gửi kế toán để trình Lãnh đạo quyết định  cho sửa chữa.</w:t>
      </w:r>
    </w:p>
    <w:p w:rsidR="001F12A5" w:rsidRPr="00C230A1" w:rsidRDefault="001F12A5" w:rsidP="00940B41">
      <w:pPr>
        <w:spacing w:before="120" w:after="120"/>
        <w:ind w:firstLine="720"/>
        <w:jc w:val="both"/>
        <w:rPr>
          <w:color w:val="000000" w:themeColor="text1"/>
          <w:sz w:val="28"/>
          <w:szCs w:val="28"/>
        </w:rPr>
      </w:pPr>
      <w:r w:rsidRPr="00C230A1">
        <w:rPr>
          <w:color w:val="000000" w:themeColor="text1"/>
          <w:sz w:val="28"/>
          <w:szCs w:val="28"/>
        </w:rPr>
        <w:t>-</w:t>
      </w:r>
      <w:r w:rsidRPr="00C230A1">
        <w:rPr>
          <w:color w:val="000000" w:themeColor="text1"/>
          <w:sz w:val="28"/>
          <w:szCs w:val="28"/>
          <w:lang w:val="vi-VN"/>
        </w:rPr>
        <w:t>Tài sản bị mất phải lập báo cáo xác định tình hình thực tế và lập thủ tục trình Lãnh đạo xem xét xử lý (có thể quy trách nhiệm bồi thường nếu cá nhân thiếu trách nhiệm để tài sản mất).</w:t>
      </w:r>
    </w:p>
    <w:p w:rsidR="00DA531B" w:rsidRPr="00C230A1" w:rsidRDefault="00E87CCD" w:rsidP="00940B41">
      <w:pPr>
        <w:spacing w:before="120" w:after="120"/>
        <w:ind w:firstLine="720"/>
        <w:jc w:val="both"/>
        <w:rPr>
          <w:b/>
          <w:color w:val="000000" w:themeColor="text1"/>
          <w:sz w:val="28"/>
          <w:szCs w:val="28"/>
        </w:rPr>
      </w:pPr>
      <w:r w:rsidRPr="00C230A1">
        <w:rPr>
          <w:b/>
          <w:color w:val="000000" w:themeColor="text1"/>
          <w:sz w:val="28"/>
          <w:szCs w:val="28"/>
        </w:rPr>
        <w:t>1.12</w:t>
      </w:r>
      <w:r w:rsidR="00094695" w:rsidRPr="00C230A1">
        <w:rPr>
          <w:b/>
          <w:color w:val="000000" w:themeColor="text1"/>
          <w:sz w:val="28"/>
          <w:szCs w:val="28"/>
        </w:rPr>
        <w:t>.</w:t>
      </w:r>
      <w:r w:rsidRPr="00C230A1">
        <w:rPr>
          <w:b/>
          <w:color w:val="000000" w:themeColor="text1"/>
          <w:sz w:val="28"/>
          <w:szCs w:val="28"/>
        </w:rPr>
        <w:t xml:space="preserve"> Mua sắm tài </w:t>
      </w:r>
      <w:r w:rsidR="00050DC3" w:rsidRPr="00C230A1">
        <w:rPr>
          <w:b/>
          <w:color w:val="000000" w:themeColor="text1"/>
          <w:sz w:val="28"/>
          <w:szCs w:val="28"/>
        </w:rPr>
        <w:t>sản phục vụ công tác chuyên môn (mua sắm nhỏ dưới 1</w:t>
      </w:r>
      <w:r w:rsidR="002166CF" w:rsidRPr="00C230A1">
        <w:rPr>
          <w:b/>
          <w:color w:val="000000" w:themeColor="text1"/>
          <w:sz w:val="28"/>
          <w:szCs w:val="28"/>
        </w:rPr>
        <w:t>5</w:t>
      </w:r>
      <w:r w:rsidR="00050DC3" w:rsidRPr="00C230A1">
        <w:rPr>
          <w:b/>
          <w:color w:val="000000" w:themeColor="text1"/>
          <w:sz w:val="28"/>
          <w:szCs w:val="28"/>
        </w:rPr>
        <w:t xml:space="preserve"> triệu).</w:t>
      </w:r>
    </w:p>
    <w:p w:rsidR="00DA531B" w:rsidRPr="00C230A1" w:rsidRDefault="00DA531B" w:rsidP="00940B41">
      <w:pPr>
        <w:spacing w:before="120" w:after="120"/>
        <w:ind w:firstLine="720"/>
        <w:jc w:val="both"/>
        <w:rPr>
          <w:color w:val="000000" w:themeColor="text1"/>
          <w:sz w:val="28"/>
          <w:szCs w:val="28"/>
        </w:rPr>
      </w:pPr>
      <w:r w:rsidRPr="00C230A1">
        <w:rPr>
          <w:color w:val="000000" w:themeColor="text1"/>
          <w:sz w:val="28"/>
          <w:szCs w:val="28"/>
        </w:rPr>
        <w:t xml:space="preserve"> -Căn cứ vào kế hoạch xây dựng và dự toán được duyệt thực tế của từng năm, nhu cầu phục vụ cho công tác giảng dạy và phục vụ nhà trường. Việc mua sắm TSCĐ theo nhu cầu thực tế phát sinh, trên tinh thần tiết kiệm.</w:t>
      </w:r>
    </w:p>
    <w:p w:rsidR="00E87CCD" w:rsidRPr="00C230A1" w:rsidRDefault="00DA531B" w:rsidP="00940B41">
      <w:pPr>
        <w:spacing w:before="120" w:after="120"/>
        <w:ind w:firstLine="720"/>
        <w:jc w:val="both"/>
        <w:rPr>
          <w:color w:val="000000" w:themeColor="text1"/>
          <w:sz w:val="28"/>
          <w:szCs w:val="28"/>
        </w:rPr>
      </w:pPr>
      <w:r w:rsidRPr="00C230A1">
        <w:rPr>
          <w:color w:val="000000" w:themeColor="text1"/>
          <w:sz w:val="28"/>
          <w:szCs w:val="28"/>
        </w:rPr>
        <w:lastRenderedPageBreak/>
        <w:t>-Chỉ mua sắm tài sản phục vụ công tác chuyên môn, văn phòng khi cần thiết, tài sản mua sắm phải trình Lãnh đạo xét duyệt mới được mua.</w:t>
      </w:r>
    </w:p>
    <w:p w:rsidR="007B1AF3" w:rsidRPr="00C230A1" w:rsidRDefault="007B1AF3" w:rsidP="00940B41">
      <w:pPr>
        <w:spacing w:before="120" w:after="120"/>
        <w:ind w:firstLine="720"/>
        <w:jc w:val="both"/>
        <w:rPr>
          <w:b/>
          <w:color w:val="000000" w:themeColor="text1"/>
          <w:sz w:val="28"/>
          <w:szCs w:val="28"/>
        </w:rPr>
      </w:pPr>
      <w:r w:rsidRPr="00C230A1">
        <w:rPr>
          <w:color w:val="000000" w:themeColor="text1"/>
          <w:sz w:val="28"/>
          <w:szCs w:val="28"/>
        </w:rPr>
        <w:t>Chi từ nguồn kinh phí hoạt động của giáo viên, học sinh, học phí theo quy định, học phí buổi 2</w:t>
      </w:r>
    </w:p>
    <w:p w:rsidR="00C46BA1" w:rsidRPr="00C230A1" w:rsidRDefault="00F163A7"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1.1</w:t>
      </w:r>
      <w:r w:rsidR="00050DC3" w:rsidRPr="00C230A1">
        <w:rPr>
          <w:rStyle w:val="Strong"/>
          <w:color w:val="000000" w:themeColor="text1"/>
          <w:sz w:val="28"/>
          <w:szCs w:val="28"/>
          <w:bdr w:val="none" w:sz="0" w:space="0" w:color="auto" w:frame="1"/>
        </w:rPr>
        <w:t>3</w:t>
      </w:r>
      <w:r w:rsidR="00094695" w:rsidRPr="00C230A1">
        <w:rPr>
          <w:rStyle w:val="Strong"/>
          <w:color w:val="000000" w:themeColor="text1"/>
          <w:sz w:val="28"/>
          <w:szCs w:val="28"/>
          <w:bdr w:val="none" w:sz="0" w:space="0" w:color="auto" w:frame="1"/>
        </w:rPr>
        <w:t>.</w:t>
      </w:r>
      <w:r w:rsidR="00B5563B" w:rsidRPr="00C230A1">
        <w:rPr>
          <w:rStyle w:val="Strong"/>
          <w:color w:val="000000" w:themeColor="text1"/>
          <w:sz w:val="28"/>
          <w:szCs w:val="28"/>
          <w:bdr w:val="none" w:sz="0" w:space="0" w:color="auto" w:frame="1"/>
        </w:rPr>
        <w:t xml:space="preserve"> </w:t>
      </w:r>
      <w:r w:rsidR="00DC534D" w:rsidRPr="00C230A1">
        <w:rPr>
          <w:rStyle w:val="Strong"/>
          <w:color w:val="000000" w:themeColor="text1"/>
          <w:sz w:val="28"/>
          <w:szCs w:val="28"/>
          <w:bdr w:val="none" w:sz="0" w:space="0" w:color="auto" w:frame="1"/>
        </w:rPr>
        <w:t>Thanh toán chi phí nghiệp vụ chuyên môn</w:t>
      </w:r>
      <w:r w:rsidR="00975007" w:rsidRPr="00C230A1">
        <w:rPr>
          <w:rStyle w:val="Strong"/>
          <w:color w:val="000000" w:themeColor="text1"/>
          <w:sz w:val="28"/>
          <w:szCs w:val="28"/>
          <w:bdr w:val="none" w:sz="0" w:space="0" w:color="auto" w:frame="1"/>
        </w:rPr>
        <w:t xml:space="preserve"> Mục 7000</w:t>
      </w:r>
      <w:r w:rsidR="00C46BA1" w:rsidRPr="00C230A1">
        <w:rPr>
          <w:rStyle w:val="Strong"/>
          <w:color w:val="000000" w:themeColor="text1"/>
          <w:sz w:val="28"/>
          <w:szCs w:val="28"/>
          <w:bdr w:val="none" w:sz="0" w:space="0" w:color="auto" w:frame="1"/>
        </w:rPr>
        <w:t>.</w:t>
      </w:r>
    </w:p>
    <w:p w:rsidR="00C46BA1" w:rsidRPr="00C230A1" w:rsidRDefault="00F6005A"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1.13.1</w:t>
      </w:r>
      <w:r w:rsidR="00B14BF6" w:rsidRPr="00C230A1">
        <w:rPr>
          <w:rStyle w:val="Strong"/>
          <w:color w:val="000000" w:themeColor="text1"/>
          <w:sz w:val="28"/>
          <w:szCs w:val="28"/>
          <w:bdr w:val="none" w:sz="0" w:space="0" w:color="auto" w:frame="1"/>
        </w:rPr>
        <w:t>.</w:t>
      </w:r>
      <w:r w:rsidR="00C46BA1" w:rsidRPr="00C230A1">
        <w:rPr>
          <w:rStyle w:val="Strong"/>
          <w:color w:val="000000" w:themeColor="text1"/>
          <w:sz w:val="28"/>
          <w:szCs w:val="28"/>
          <w:bdr w:val="none" w:sz="0" w:space="0" w:color="auto" w:frame="1"/>
        </w:rPr>
        <w:t xml:space="preserve"> Chi hội khỏe phù đổng vòng trường, vòng huyện</w:t>
      </w:r>
    </w:p>
    <w:p w:rsidR="0033101B" w:rsidRPr="00C230A1" w:rsidRDefault="002A7D61"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color w:val="000000" w:themeColor="text1"/>
          <w:sz w:val="28"/>
          <w:szCs w:val="28"/>
        </w:rPr>
        <w:t>Thực hiện Nghị Quyết 26/2019 của HĐND tỉnh Bình Dương ngày 12/12/2019 về chế độ hỗ trợ trong lĩnh vực văn hóa, thể thao trong tỉnh Bình Dương.</w:t>
      </w:r>
      <w:r w:rsidRPr="00C230A1">
        <w:rPr>
          <w:rStyle w:val="Strong"/>
          <w:b w:val="0"/>
          <w:color w:val="000000" w:themeColor="text1"/>
          <w:sz w:val="28"/>
          <w:szCs w:val="28"/>
          <w:bdr w:val="none" w:sz="0" w:space="0" w:color="auto" w:frame="1"/>
        </w:rPr>
        <w:t xml:space="preserve"> Hồ sơ  thanh, quyết toán gồm có kế hoạch, dự trù kinh phí, hóa đơn </w:t>
      </w:r>
      <w:r w:rsidR="009132A2" w:rsidRPr="00C230A1">
        <w:rPr>
          <w:rStyle w:val="Strong"/>
          <w:b w:val="0"/>
          <w:color w:val="000000" w:themeColor="text1"/>
          <w:sz w:val="28"/>
          <w:szCs w:val="28"/>
          <w:bdr w:val="none" w:sz="0" w:space="0" w:color="auto" w:frame="1"/>
        </w:rPr>
        <w:t xml:space="preserve">      (</w:t>
      </w:r>
      <w:r w:rsidRPr="00C230A1">
        <w:rPr>
          <w:rStyle w:val="Strong"/>
          <w:b w:val="0"/>
          <w:color w:val="000000" w:themeColor="text1"/>
          <w:sz w:val="28"/>
          <w:szCs w:val="28"/>
          <w:bdr w:val="none" w:sz="0" w:space="0" w:color="auto" w:frame="1"/>
        </w:rPr>
        <w:t>Nếu có) , danh sách đính kèm.</w:t>
      </w:r>
    </w:p>
    <w:p w:rsidR="002A7D61" w:rsidRPr="00C230A1" w:rsidRDefault="002A7D61"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Định mức chi cho hội thi TDTT-HKPĐ</w:t>
      </w:r>
    </w:p>
    <w:tbl>
      <w:tblPr>
        <w:tblStyle w:val="TableGrid"/>
        <w:tblW w:w="9862" w:type="dxa"/>
        <w:tblLook w:val="04A0" w:firstRow="1" w:lastRow="0" w:firstColumn="1" w:lastColumn="0" w:noHBand="0" w:noVBand="1"/>
      </w:tblPr>
      <w:tblGrid>
        <w:gridCol w:w="747"/>
        <w:gridCol w:w="2387"/>
        <w:gridCol w:w="1616"/>
        <w:gridCol w:w="1617"/>
        <w:gridCol w:w="1806"/>
        <w:gridCol w:w="1689"/>
      </w:tblGrid>
      <w:tr w:rsidR="00C230A1" w:rsidRPr="00C230A1" w:rsidTr="00F90756">
        <w:tc>
          <w:tcPr>
            <w:tcW w:w="675" w:type="dxa"/>
            <w:vMerge w:val="restart"/>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STT</w:t>
            </w:r>
          </w:p>
        </w:tc>
        <w:tc>
          <w:tcPr>
            <w:tcW w:w="2410" w:type="dxa"/>
            <w:vMerge w:val="restart"/>
          </w:tcPr>
          <w:p w:rsidR="002A7D61" w:rsidRPr="00C230A1" w:rsidRDefault="002A7D61" w:rsidP="00F90756">
            <w:pPr>
              <w:pStyle w:val="NormalWeb"/>
              <w:spacing w:before="0" w:beforeAutospacing="0" w:after="0" w:afterAutospacing="0" w:line="276" w:lineRule="auto"/>
              <w:ind w:left="317"/>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Nội dung</w:t>
            </w:r>
          </w:p>
        </w:tc>
        <w:tc>
          <w:tcPr>
            <w:tcW w:w="1627" w:type="dxa"/>
            <w:vMerge w:val="restart"/>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Đơnvị tính</w:t>
            </w:r>
          </w:p>
        </w:tc>
        <w:tc>
          <w:tcPr>
            <w:tcW w:w="5150" w:type="dxa"/>
            <w:gridSpan w:val="3"/>
          </w:tcPr>
          <w:p w:rsidR="002A7D61" w:rsidRPr="00C230A1" w:rsidRDefault="002A7D61" w:rsidP="00F90756">
            <w:pPr>
              <w:pStyle w:val="NormalWeb"/>
              <w:spacing w:before="0" w:beforeAutospacing="0" w:after="0" w:afterAutospacing="0" w:line="276" w:lineRule="auto"/>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Định mức chi</w:t>
            </w:r>
          </w:p>
        </w:tc>
      </w:tr>
      <w:tr w:rsidR="00C230A1" w:rsidRPr="00C230A1" w:rsidTr="00F90756">
        <w:trPr>
          <w:trHeight w:val="442"/>
        </w:trPr>
        <w:tc>
          <w:tcPr>
            <w:tcW w:w="675" w:type="dxa"/>
            <w:vMerge/>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2410" w:type="dxa"/>
            <w:vMerge/>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7" w:type="dxa"/>
            <w:vMerge/>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Cấp Huyện</w:t>
            </w:r>
          </w:p>
        </w:tc>
        <w:tc>
          <w:tcPr>
            <w:tcW w:w="1821" w:type="dxa"/>
          </w:tcPr>
          <w:p w:rsidR="002A7D61" w:rsidRPr="00C230A1" w:rsidRDefault="002A7D61" w:rsidP="00737346">
            <w:pPr>
              <w:pStyle w:val="NormalWeb"/>
              <w:spacing w:before="0" w:beforeAutospacing="0" w:after="0" w:afterAutospacing="0" w:line="276" w:lineRule="auto"/>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Xã-ngành Huyện</w:t>
            </w:r>
          </w:p>
        </w:tc>
        <w:tc>
          <w:tcPr>
            <w:tcW w:w="1701" w:type="dxa"/>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Cấp trường</w:t>
            </w:r>
          </w:p>
        </w:tc>
      </w:tr>
      <w:tr w:rsidR="00C230A1" w:rsidRPr="00C230A1" w:rsidTr="00F90756">
        <w:trPr>
          <w:trHeight w:val="367"/>
        </w:trPr>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I</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Luyện tập</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821"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701"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 xml:space="preserve">Huấn luận viên </w:t>
            </w:r>
          </w:p>
        </w:tc>
        <w:tc>
          <w:tcPr>
            <w:tcW w:w="1627" w:type="dxa"/>
          </w:tcPr>
          <w:p w:rsidR="002A7D61" w:rsidRPr="00C230A1" w:rsidRDefault="002A7D61" w:rsidP="002A7D61">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buổi</w:t>
            </w: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10.000</w:t>
            </w: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Vận động viên</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buổi</w:t>
            </w: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10.000</w:t>
            </w: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II</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color w:val="000000" w:themeColor="text1"/>
                <w:sz w:val="28"/>
                <w:szCs w:val="28"/>
                <w:bdr w:val="none" w:sz="0" w:space="0" w:color="auto" w:frame="1"/>
              </w:rPr>
              <w:t>Thi dấu</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ngày</w:t>
            </w: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Trưởng đoàn</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50.000</w:t>
            </w: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40.000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30.000</w:t>
            </w: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Phó đoàn</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40.000</w:t>
            </w: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30.000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25.000</w:t>
            </w: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Huấn luận viên</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50.000</w:t>
            </w: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25.000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20.000</w:t>
            </w: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Trọng tài</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25.000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20.000</w:t>
            </w: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5</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Y tế</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25.000</w:t>
            </w: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20.000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6</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Kế toán</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20.000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7</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Bảo vệ- phục vụ</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15.000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8</w:t>
            </w:r>
          </w:p>
        </w:tc>
        <w:tc>
          <w:tcPr>
            <w:tcW w:w="2410"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Vận động viên</w:t>
            </w:r>
          </w:p>
        </w:tc>
        <w:tc>
          <w:tcPr>
            <w:tcW w:w="1627" w:type="dxa"/>
          </w:tcPr>
          <w:p w:rsidR="002A7D61" w:rsidRPr="00C230A1" w:rsidRDefault="002A7D61"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50.000</w:t>
            </w:r>
          </w:p>
        </w:tc>
        <w:tc>
          <w:tcPr>
            <w:tcW w:w="1821" w:type="dxa"/>
          </w:tcPr>
          <w:p w:rsidR="002A7D61" w:rsidRPr="00C230A1" w:rsidRDefault="00F166C0"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w:t>
            </w:r>
            <w:r w:rsidR="002A7D61" w:rsidRPr="00C230A1">
              <w:rPr>
                <w:rStyle w:val="Strong"/>
                <w:b w:val="0"/>
                <w:color w:val="000000" w:themeColor="text1"/>
                <w:sz w:val="28"/>
                <w:szCs w:val="28"/>
                <w:bdr w:val="none" w:sz="0" w:space="0" w:color="auto" w:frame="1"/>
              </w:rPr>
              <w:t>0.000</w:t>
            </w:r>
          </w:p>
        </w:tc>
        <w:tc>
          <w:tcPr>
            <w:tcW w:w="1701" w:type="dxa"/>
          </w:tcPr>
          <w:p w:rsidR="002A7D61" w:rsidRPr="00C230A1" w:rsidRDefault="002A7D61"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675"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9</w:t>
            </w:r>
          </w:p>
        </w:tc>
        <w:tc>
          <w:tcPr>
            <w:tcW w:w="2410" w:type="dxa"/>
          </w:tcPr>
          <w:p w:rsidR="0033101B" w:rsidRPr="00C230A1" w:rsidRDefault="0033101B" w:rsidP="00940B41">
            <w:pPr>
              <w:pStyle w:val="NormalWeb"/>
              <w:spacing w:before="0" w:beforeAutospacing="0" w:after="0" w:afterAutospacing="0" w:line="276" w:lineRule="auto"/>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Tiền xe chỡ học sinh khám sức khỏe,  thi đấu</w:t>
            </w:r>
            <w:r w:rsidR="00CA2440" w:rsidRPr="00C230A1">
              <w:rPr>
                <w:rStyle w:val="Strong"/>
                <w:b w:val="0"/>
                <w:color w:val="000000" w:themeColor="text1"/>
                <w:sz w:val="28"/>
                <w:szCs w:val="28"/>
                <w:bdr w:val="none" w:sz="0" w:space="0" w:color="auto" w:frame="1"/>
              </w:rPr>
              <w:t>, nước uống</w:t>
            </w:r>
            <w:r w:rsidR="00971A35" w:rsidRPr="00C230A1">
              <w:rPr>
                <w:rStyle w:val="Strong"/>
                <w:b w:val="0"/>
                <w:color w:val="000000" w:themeColor="text1"/>
                <w:sz w:val="28"/>
                <w:szCs w:val="28"/>
                <w:bdr w:val="none" w:sz="0" w:space="0" w:color="auto" w:frame="1"/>
              </w:rPr>
              <w:t xml:space="preserve"> (bình lớn)</w:t>
            </w:r>
          </w:p>
        </w:tc>
        <w:tc>
          <w:tcPr>
            <w:tcW w:w="162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Theo thực tế</w:t>
            </w:r>
          </w:p>
        </w:tc>
        <w:tc>
          <w:tcPr>
            <w:tcW w:w="182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bl>
    <w:p w:rsidR="006D4615" w:rsidRPr="00C230A1" w:rsidRDefault="003D426B" w:rsidP="005577A3">
      <w:pPr>
        <w:pStyle w:val="NormalWeb"/>
        <w:spacing w:before="120" w:beforeAutospacing="0" w:after="120" w:afterAutospacing="0"/>
        <w:ind w:firstLine="720"/>
        <w:jc w:val="both"/>
        <w:rPr>
          <w:color w:val="000000" w:themeColor="text1"/>
          <w:sz w:val="28"/>
          <w:szCs w:val="28"/>
        </w:rPr>
      </w:pPr>
      <w:r w:rsidRPr="00C230A1">
        <w:rPr>
          <w:color w:val="000000" w:themeColor="text1"/>
          <w:sz w:val="28"/>
          <w:szCs w:val="28"/>
        </w:rPr>
        <w:t>Đối với đối tượng thuộc diện hưởng lương từ ngân sách nhà nước đã được đảm bảo chế độ chi tiền ăn trong thời gian tham dự giải thi đấu thì không được thanh toán phụ cấp lưu trú công tác phí theo quy định chế độ công tác phí hiện hành trong thời gian tham dự giải thi đấu thể thao.</w:t>
      </w:r>
    </w:p>
    <w:p w:rsidR="00D11336" w:rsidRPr="00C230A1" w:rsidRDefault="00F6005A" w:rsidP="006B5765">
      <w:pPr>
        <w:pStyle w:val="NormalWeb"/>
        <w:spacing w:before="120" w:beforeAutospacing="0" w:after="120" w:afterAutospacing="0"/>
        <w:ind w:firstLine="720"/>
        <w:jc w:val="both"/>
        <w:rPr>
          <w:rStyle w:val="Strong"/>
          <w:b w:val="0"/>
          <w:color w:val="000000" w:themeColor="text1"/>
          <w:sz w:val="28"/>
          <w:szCs w:val="28"/>
          <w:bdr w:val="none" w:sz="0" w:space="0" w:color="auto" w:frame="1"/>
        </w:rPr>
      </w:pPr>
      <w:r w:rsidRPr="00C230A1">
        <w:rPr>
          <w:b/>
          <w:color w:val="000000" w:themeColor="text1"/>
          <w:sz w:val="28"/>
          <w:szCs w:val="28"/>
        </w:rPr>
        <w:lastRenderedPageBreak/>
        <w:t>1.13.2</w:t>
      </w:r>
      <w:r w:rsidR="00B14BF6" w:rsidRPr="00C230A1">
        <w:rPr>
          <w:b/>
          <w:color w:val="000000" w:themeColor="text1"/>
          <w:sz w:val="28"/>
          <w:szCs w:val="28"/>
        </w:rPr>
        <w:t>.</w:t>
      </w:r>
      <w:r w:rsidR="006B5765" w:rsidRPr="00C230A1">
        <w:rPr>
          <w:b/>
          <w:color w:val="000000" w:themeColor="text1"/>
          <w:sz w:val="28"/>
          <w:szCs w:val="28"/>
        </w:rPr>
        <w:t xml:space="preserve"> Chi các hội thi: </w:t>
      </w:r>
      <w:r w:rsidRPr="00C230A1">
        <w:rPr>
          <w:b/>
          <w:color w:val="000000" w:themeColor="text1"/>
          <w:sz w:val="28"/>
          <w:szCs w:val="28"/>
        </w:rPr>
        <w:t xml:space="preserve"> </w:t>
      </w:r>
      <w:r w:rsidR="00443832" w:rsidRPr="00C230A1">
        <w:rPr>
          <w:rStyle w:val="Strong"/>
          <w:color w:val="000000" w:themeColor="text1"/>
          <w:sz w:val="28"/>
          <w:szCs w:val="28"/>
          <w:bdr w:val="none" w:sz="0" w:space="0" w:color="auto" w:frame="1"/>
        </w:rPr>
        <w:t xml:space="preserve">Thực hiện theo </w:t>
      </w:r>
      <w:r w:rsidR="0018184F" w:rsidRPr="00C230A1">
        <w:rPr>
          <w:rStyle w:val="Strong"/>
          <w:color w:val="000000" w:themeColor="text1"/>
          <w:sz w:val="28"/>
          <w:szCs w:val="28"/>
          <w:bdr w:val="none" w:sz="0" w:space="0" w:color="auto" w:frame="1"/>
        </w:rPr>
        <w:t>nghị quyết 01/2022/NQHĐND</w:t>
      </w:r>
      <w:r w:rsidR="00D03986" w:rsidRPr="00C230A1">
        <w:rPr>
          <w:rStyle w:val="Strong"/>
          <w:b w:val="0"/>
          <w:color w:val="000000" w:themeColor="text1"/>
          <w:sz w:val="28"/>
          <w:szCs w:val="28"/>
          <w:bdr w:val="none" w:sz="0" w:space="0" w:color="auto" w:frame="1"/>
        </w:rPr>
        <w:t xml:space="preserve"> ngày 25 tháng 4 năm 2022</w:t>
      </w:r>
      <w:r w:rsidR="00443832" w:rsidRPr="00C230A1">
        <w:rPr>
          <w:rStyle w:val="Strong"/>
          <w:b w:val="0"/>
          <w:color w:val="000000" w:themeColor="text1"/>
          <w:sz w:val="28"/>
          <w:szCs w:val="28"/>
          <w:bdr w:val="none" w:sz="0" w:space="0" w:color="auto" w:frame="1"/>
        </w:rPr>
        <w:t xml:space="preserve"> của </w:t>
      </w:r>
      <w:r w:rsidR="0018184F" w:rsidRPr="00C230A1">
        <w:rPr>
          <w:rStyle w:val="Strong"/>
          <w:b w:val="0"/>
          <w:color w:val="000000" w:themeColor="text1"/>
          <w:sz w:val="28"/>
          <w:szCs w:val="28"/>
          <w:bdr w:val="none" w:sz="0" w:space="0" w:color="auto" w:frame="1"/>
        </w:rPr>
        <w:t>Hội đồng nhân dân</w:t>
      </w:r>
      <w:r w:rsidR="00443832" w:rsidRPr="00C230A1">
        <w:rPr>
          <w:rStyle w:val="Strong"/>
          <w:b w:val="0"/>
          <w:color w:val="000000" w:themeColor="text1"/>
          <w:sz w:val="28"/>
          <w:szCs w:val="28"/>
          <w:bdr w:val="none" w:sz="0" w:space="0" w:color="auto" w:frame="1"/>
        </w:rPr>
        <w:t xml:space="preserve"> tỉnh Bình Dương về việc </w:t>
      </w:r>
      <w:r w:rsidR="0018184F" w:rsidRPr="00C230A1">
        <w:rPr>
          <w:rStyle w:val="Strong"/>
          <w:b w:val="0"/>
          <w:color w:val="000000" w:themeColor="text1"/>
          <w:sz w:val="28"/>
          <w:szCs w:val="28"/>
          <w:bdr w:val="none" w:sz="0" w:space="0" w:color="auto" w:frame="1"/>
        </w:rPr>
        <w:t>quy định nội dung, mức chi tổ chức  các kỳ thi, hội thi trong lĩnh vực giáo dục và đào tạo trên địa bàn tỉnh Bình Dương.theo phụ lục IX về nội dung và định mức chi tổ chức các hội thi giáo viên dạy giỏi, cấp dưỡng giỏi, cán bộ quản lý giỏi, giáo viên chủ nhiệm giỏi các cấp học</w:t>
      </w:r>
      <w:r w:rsidR="006B5765" w:rsidRPr="00C230A1">
        <w:rPr>
          <w:rStyle w:val="Strong"/>
          <w:b w:val="0"/>
          <w:color w:val="000000" w:themeColor="text1"/>
          <w:sz w:val="28"/>
          <w:szCs w:val="28"/>
          <w:bdr w:val="none" w:sz="0" w:space="0" w:color="auto" w:frame="1"/>
        </w:rPr>
        <w:t>…..</w:t>
      </w:r>
    </w:p>
    <w:p w:rsidR="00C970DE" w:rsidRPr="00C230A1" w:rsidRDefault="0033101B" w:rsidP="00733E29">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 xml:space="preserve">Nhà trường áp dụng </w:t>
      </w:r>
      <w:r w:rsidR="00066F3D" w:rsidRPr="00C230A1">
        <w:rPr>
          <w:rStyle w:val="Strong"/>
          <w:b w:val="0"/>
          <w:color w:val="000000" w:themeColor="text1"/>
          <w:sz w:val="28"/>
          <w:szCs w:val="28"/>
          <w:bdr w:val="none" w:sz="0" w:space="0" w:color="auto" w:frame="1"/>
        </w:rPr>
        <w:t xml:space="preserve"> mức chi </w:t>
      </w:r>
      <w:r w:rsidRPr="00C230A1">
        <w:rPr>
          <w:rStyle w:val="Strong"/>
          <w:b w:val="0"/>
          <w:color w:val="000000" w:themeColor="text1"/>
          <w:sz w:val="28"/>
          <w:szCs w:val="28"/>
          <w:bdr w:val="none" w:sz="0" w:space="0" w:color="auto" w:frame="1"/>
        </w:rPr>
        <w:t>của cấp huyện để chi cấp trường về việc Chi tổ chức thi</w:t>
      </w:r>
      <w:r w:rsidR="00C970DE" w:rsidRPr="00C230A1">
        <w:rPr>
          <w:rStyle w:val="Strong"/>
          <w:b w:val="0"/>
          <w:color w:val="000000" w:themeColor="text1"/>
          <w:sz w:val="28"/>
          <w:szCs w:val="28"/>
          <w:bdr w:val="none" w:sz="0" w:space="0" w:color="auto" w:frame="1"/>
        </w:rPr>
        <w:t xml:space="preserve"> gồm 2 phần: Thi lý thuyết và thực hành như sau: </w:t>
      </w:r>
    </w:p>
    <w:p w:rsidR="0033101B" w:rsidRPr="00C230A1" w:rsidRDefault="00C970DE" w:rsidP="00733E29">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Định mức chi g</w:t>
      </w:r>
      <w:r w:rsidR="00733E29" w:rsidRPr="00C230A1">
        <w:rPr>
          <w:rStyle w:val="Strong"/>
          <w:b w:val="0"/>
          <w:color w:val="000000" w:themeColor="text1"/>
          <w:sz w:val="28"/>
          <w:szCs w:val="28"/>
          <w:bdr w:val="none" w:sz="0" w:space="0" w:color="auto" w:frame="1"/>
        </w:rPr>
        <w:t xml:space="preserve">iáo viên dạy giỏi, </w:t>
      </w:r>
      <w:r w:rsidR="0033101B" w:rsidRPr="00C230A1">
        <w:rPr>
          <w:rStyle w:val="Strong"/>
          <w:b w:val="0"/>
          <w:color w:val="000000" w:themeColor="text1"/>
          <w:sz w:val="28"/>
          <w:szCs w:val="28"/>
          <w:bdr w:val="none" w:sz="0" w:space="0" w:color="auto" w:frame="1"/>
        </w:rPr>
        <w:t>thi chuyên đề, giáo viên chủ nhiệm giỏi</w:t>
      </w:r>
    </w:p>
    <w:tbl>
      <w:tblPr>
        <w:tblStyle w:val="TableGrid"/>
        <w:tblW w:w="9862" w:type="dxa"/>
        <w:tblLook w:val="04A0" w:firstRow="1" w:lastRow="0" w:firstColumn="1" w:lastColumn="0" w:noHBand="0" w:noVBand="1"/>
      </w:tblPr>
      <w:tblGrid>
        <w:gridCol w:w="817"/>
        <w:gridCol w:w="2268"/>
        <w:gridCol w:w="1627"/>
        <w:gridCol w:w="1628"/>
        <w:gridCol w:w="1821"/>
        <w:gridCol w:w="1701"/>
      </w:tblGrid>
      <w:tr w:rsidR="00C230A1" w:rsidRPr="00C230A1" w:rsidTr="00F90756">
        <w:tc>
          <w:tcPr>
            <w:tcW w:w="817" w:type="dxa"/>
            <w:vMerge w:val="restart"/>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STT</w:t>
            </w:r>
          </w:p>
        </w:tc>
        <w:tc>
          <w:tcPr>
            <w:tcW w:w="2268" w:type="dxa"/>
            <w:vMerge w:val="restart"/>
          </w:tcPr>
          <w:p w:rsidR="0033101B" w:rsidRPr="00C230A1" w:rsidRDefault="0033101B" w:rsidP="00F90756">
            <w:pPr>
              <w:pStyle w:val="NormalWeb"/>
              <w:spacing w:before="0" w:beforeAutospacing="0" w:after="0" w:afterAutospacing="0" w:line="276" w:lineRule="auto"/>
              <w:ind w:left="317"/>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Nội dung</w:t>
            </w:r>
          </w:p>
        </w:tc>
        <w:tc>
          <w:tcPr>
            <w:tcW w:w="1627" w:type="dxa"/>
            <w:vMerge w:val="restart"/>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Đơnvị tính</w:t>
            </w:r>
          </w:p>
        </w:tc>
        <w:tc>
          <w:tcPr>
            <w:tcW w:w="5150" w:type="dxa"/>
            <w:gridSpan w:val="3"/>
          </w:tcPr>
          <w:p w:rsidR="0033101B" w:rsidRPr="00C230A1" w:rsidRDefault="0033101B" w:rsidP="00F90756">
            <w:pPr>
              <w:pStyle w:val="NormalWeb"/>
              <w:spacing w:before="0" w:beforeAutospacing="0" w:after="0" w:afterAutospacing="0" w:line="276" w:lineRule="auto"/>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Định mức chi</w:t>
            </w:r>
          </w:p>
        </w:tc>
      </w:tr>
      <w:tr w:rsidR="00C230A1" w:rsidRPr="00C230A1" w:rsidTr="00F90756">
        <w:tc>
          <w:tcPr>
            <w:tcW w:w="817" w:type="dxa"/>
            <w:vMerge/>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2268" w:type="dxa"/>
            <w:vMerge/>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7" w:type="dxa"/>
            <w:vMerge/>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8" w:type="dxa"/>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Tỉnh</w:t>
            </w:r>
          </w:p>
        </w:tc>
        <w:tc>
          <w:tcPr>
            <w:tcW w:w="1821" w:type="dxa"/>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Huyện</w:t>
            </w:r>
          </w:p>
        </w:tc>
        <w:tc>
          <w:tcPr>
            <w:tcW w:w="1701" w:type="dxa"/>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trường</w:t>
            </w:r>
          </w:p>
        </w:tc>
      </w:tr>
      <w:tr w:rsidR="00C230A1" w:rsidRPr="00C230A1" w:rsidTr="00F90756">
        <w:trPr>
          <w:trHeight w:val="367"/>
        </w:trPr>
        <w:tc>
          <w:tcPr>
            <w:tcW w:w="817" w:type="dxa"/>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I</w:t>
            </w:r>
          </w:p>
        </w:tc>
        <w:tc>
          <w:tcPr>
            <w:tcW w:w="2268" w:type="dxa"/>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Ban tổ chức thi</w:t>
            </w:r>
          </w:p>
        </w:tc>
        <w:tc>
          <w:tcPr>
            <w:tcW w:w="1627" w:type="dxa"/>
          </w:tcPr>
          <w:p w:rsidR="0033101B" w:rsidRPr="00C230A1" w:rsidRDefault="0033101B"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ngày</w:t>
            </w:r>
          </w:p>
        </w:tc>
        <w:tc>
          <w:tcPr>
            <w:tcW w:w="1628"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821"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701"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r>
      <w:tr w:rsidR="00C230A1" w:rsidRPr="00C230A1" w:rsidTr="00F90756">
        <w:tc>
          <w:tcPr>
            <w:tcW w:w="81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w:t>
            </w:r>
          </w:p>
        </w:tc>
        <w:tc>
          <w:tcPr>
            <w:tcW w:w="2268"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Trưởng ban</w:t>
            </w:r>
          </w:p>
        </w:tc>
        <w:tc>
          <w:tcPr>
            <w:tcW w:w="162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100.000</w:t>
            </w:r>
          </w:p>
        </w:tc>
      </w:tr>
      <w:tr w:rsidR="00C230A1" w:rsidRPr="00C230A1" w:rsidTr="00F90756">
        <w:tc>
          <w:tcPr>
            <w:tcW w:w="81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w:t>
            </w:r>
          </w:p>
        </w:tc>
        <w:tc>
          <w:tcPr>
            <w:tcW w:w="2268"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P trưởng ban</w:t>
            </w:r>
          </w:p>
        </w:tc>
        <w:tc>
          <w:tcPr>
            <w:tcW w:w="162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90.000</w:t>
            </w:r>
          </w:p>
        </w:tc>
      </w:tr>
      <w:tr w:rsidR="00C230A1" w:rsidRPr="00C230A1" w:rsidTr="00F90756">
        <w:tc>
          <w:tcPr>
            <w:tcW w:w="81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w:t>
            </w:r>
          </w:p>
        </w:tc>
        <w:tc>
          <w:tcPr>
            <w:tcW w:w="2268"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Thành viên ra đề</w:t>
            </w:r>
          </w:p>
        </w:tc>
        <w:tc>
          <w:tcPr>
            <w:tcW w:w="162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80.000</w:t>
            </w:r>
          </w:p>
        </w:tc>
      </w:tr>
      <w:tr w:rsidR="00C230A1" w:rsidRPr="00C230A1" w:rsidTr="00F90756">
        <w:tc>
          <w:tcPr>
            <w:tcW w:w="81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w:t>
            </w:r>
          </w:p>
        </w:tc>
        <w:tc>
          <w:tcPr>
            <w:tcW w:w="2268"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Ủy viên, thư ký, kỹ thuật viên, cán bộ coi thi, chấm thi</w:t>
            </w:r>
          </w:p>
        </w:tc>
        <w:tc>
          <w:tcPr>
            <w:tcW w:w="1627" w:type="dxa"/>
          </w:tcPr>
          <w:p w:rsidR="0033101B" w:rsidRPr="00C230A1" w:rsidRDefault="0033101B"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33101B" w:rsidRPr="00C230A1" w:rsidRDefault="0033101B"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60.000</w:t>
            </w:r>
          </w:p>
        </w:tc>
      </w:tr>
    </w:tbl>
    <w:p w:rsidR="00DC6B2C" w:rsidRPr="00C230A1" w:rsidRDefault="00DC6B2C" w:rsidP="00DC6B2C">
      <w:pPr>
        <w:pStyle w:val="NormalWeb"/>
        <w:shd w:val="clear" w:color="auto" w:fill="FFFFFF"/>
        <w:spacing w:before="0" w:beforeAutospacing="0" w:after="0" w:afterAutospacing="0" w:line="276" w:lineRule="auto"/>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Định mức cho các hội thi giáo viên viết sáng kiến- đề tài NCKH</w:t>
      </w:r>
    </w:p>
    <w:tbl>
      <w:tblPr>
        <w:tblStyle w:val="TableGrid"/>
        <w:tblW w:w="9862" w:type="dxa"/>
        <w:tblLook w:val="04A0" w:firstRow="1" w:lastRow="0" w:firstColumn="1" w:lastColumn="0" w:noHBand="0" w:noVBand="1"/>
      </w:tblPr>
      <w:tblGrid>
        <w:gridCol w:w="817"/>
        <w:gridCol w:w="2268"/>
        <w:gridCol w:w="1627"/>
        <w:gridCol w:w="1628"/>
        <w:gridCol w:w="1821"/>
        <w:gridCol w:w="1701"/>
      </w:tblGrid>
      <w:tr w:rsidR="00C230A1" w:rsidRPr="00C230A1" w:rsidTr="00F90756">
        <w:tc>
          <w:tcPr>
            <w:tcW w:w="817" w:type="dxa"/>
            <w:vMerge w:val="restart"/>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STT</w:t>
            </w:r>
          </w:p>
        </w:tc>
        <w:tc>
          <w:tcPr>
            <w:tcW w:w="2268" w:type="dxa"/>
            <w:vMerge w:val="restart"/>
          </w:tcPr>
          <w:p w:rsidR="00DC6B2C" w:rsidRPr="00C230A1" w:rsidRDefault="00DC6B2C" w:rsidP="00F90756">
            <w:pPr>
              <w:pStyle w:val="NormalWeb"/>
              <w:spacing w:before="0" w:beforeAutospacing="0" w:after="0" w:afterAutospacing="0" w:line="276" w:lineRule="auto"/>
              <w:ind w:left="317"/>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Nội dung</w:t>
            </w:r>
          </w:p>
        </w:tc>
        <w:tc>
          <w:tcPr>
            <w:tcW w:w="1627" w:type="dxa"/>
            <w:vMerge w:val="restart"/>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Đơnvị tính</w:t>
            </w:r>
          </w:p>
        </w:tc>
        <w:tc>
          <w:tcPr>
            <w:tcW w:w="5150" w:type="dxa"/>
            <w:gridSpan w:val="3"/>
          </w:tcPr>
          <w:p w:rsidR="00DC6B2C" w:rsidRPr="00C230A1" w:rsidRDefault="00DC6B2C" w:rsidP="00F90756">
            <w:pPr>
              <w:pStyle w:val="NormalWeb"/>
              <w:spacing w:before="0" w:beforeAutospacing="0" w:after="0" w:afterAutospacing="0" w:line="276" w:lineRule="auto"/>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Định mức chi</w:t>
            </w:r>
          </w:p>
        </w:tc>
      </w:tr>
      <w:tr w:rsidR="00C230A1" w:rsidRPr="00C230A1" w:rsidTr="00F90756">
        <w:tc>
          <w:tcPr>
            <w:tcW w:w="817"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2268"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7"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8"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Tỉnh</w:t>
            </w:r>
          </w:p>
        </w:tc>
        <w:tc>
          <w:tcPr>
            <w:tcW w:w="1821"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Huyện</w:t>
            </w:r>
          </w:p>
        </w:tc>
        <w:tc>
          <w:tcPr>
            <w:tcW w:w="1701"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trường</w:t>
            </w:r>
          </w:p>
        </w:tc>
      </w:tr>
      <w:tr w:rsidR="00C230A1" w:rsidRPr="00C230A1" w:rsidTr="00F90756">
        <w:trPr>
          <w:trHeight w:val="367"/>
        </w:trPr>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I</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Ban tổ chức thi</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ngày</w:t>
            </w:r>
          </w:p>
        </w:tc>
        <w:tc>
          <w:tcPr>
            <w:tcW w:w="162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Cán bộ chấm thi</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 đề tài/ người</w:t>
            </w:r>
          </w:p>
        </w:tc>
        <w:tc>
          <w:tcPr>
            <w:tcW w:w="1628"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50.000</w:t>
            </w:r>
          </w:p>
        </w:tc>
      </w:tr>
    </w:tbl>
    <w:p w:rsidR="00DC6B2C" w:rsidRPr="00C230A1" w:rsidRDefault="00DC6B2C" w:rsidP="00DC6B2C">
      <w:pPr>
        <w:pStyle w:val="NormalWeb"/>
        <w:shd w:val="clear" w:color="auto" w:fill="FFFFFF"/>
        <w:spacing w:before="0" w:beforeAutospacing="0" w:after="0" w:afterAutospacing="0" w:line="276" w:lineRule="auto"/>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Định mức cho các hội thi học sinh giỏi các môn văn hóa:</w:t>
      </w:r>
    </w:p>
    <w:tbl>
      <w:tblPr>
        <w:tblStyle w:val="TableGrid"/>
        <w:tblW w:w="9862" w:type="dxa"/>
        <w:tblLook w:val="04A0" w:firstRow="1" w:lastRow="0" w:firstColumn="1" w:lastColumn="0" w:noHBand="0" w:noVBand="1"/>
      </w:tblPr>
      <w:tblGrid>
        <w:gridCol w:w="817"/>
        <w:gridCol w:w="2268"/>
        <w:gridCol w:w="1627"/>
        <w:gridCol w:w="1628"/>
        <w:gridCol w:w="1821"/>
        <w:gridCol w:w="1701"/>
      </w:tblGrid>
      <w:tr w:rsidR="00C230A1" w:rsidRPr="00C230A1" w:rsidTr="00F90756">
        <w:tc>
          <w:tcPr>
            <w:tcW w:w="817" w:type="dxa"/>
            <w:vMerge w:val="restart"/>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STT</w:t>
            </w:r>
          </w:p>
        </w:tc>
        <w:tc>
          <w:tcPr>
            <w:tcW w:w="2268" w:type="dxa"/>
            <w:vMerge w:val="restart"/>
          </w:tcPr>
          <w:p w:rsidR="00DC6B2C" w:rsidRPr="00C230A1" w:rsidRDefault="00DC6B2C" w:rsidP="00F90756">
            <w:pPr>
              <w:pStyle w:val="NormalWeb"/>
              <w:spacing w:before="0" w:beforeAutospacing="0" w:after="0" w:afterAutospacing="0" w:line="276" w:lineRule="auto"/>
              <w:ind w:left="317"/>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Nội dung</w:t>
            </w:r>
          </w:p>
        </w:tc>
        <w:tc>
          <w:tcPr>
            <w:tcW w:w="1627" w:type="dxa"/>
            <w:vMerge w:val="restart"/>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Đơnvị tính</w:t>
            </w:r>
          </w:p>
        </w:tc>
        <w:tc>
          <w:tcPr>
            <w:tcW w:w="5150" w:type="dxa"/>
            <w:gridSpan w:val="3"/>
          </w:tcPr>
          <w:p w:rsidR="00DC6B2C" w:rsidRPr="00C230A1" w:rsidRDefault="00DC6B2C" w:rsidP="00F90756">
            <w:pPr>
              <w:pStyle w:val="NormalWeb"/>
              <w:spacing w:before="0" w:beforeAutospacing="0" w:after="0" w:afterAutospacing="0" w:line="276" w:lineRule="auto"/>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Định mức chi</w:t>
            </w:r>
          </w:p>
        </w:tc>
      </w:tr>
      <w:tr w:rsidR="00C230A1" w:rsidRPr="00C230A1" w:rsidTr="00F90756">
        <w:tc>
          <w:tcPr>
            <w:tcW w:w="817"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2268"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7"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28"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Tỉnh</w:t>
            </w:r>
          </w:p>
        </w:tc>
        <w:tc>
          <w:tcPr>
            <w:tcW w:w="1821"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Huyện</w:t>
            </w:r>
          </w:p>
        </w:tc>
        <w:tc>
          <w:tcPr>
            <w:tcW w:w="1701"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trường</w:t>
            </w:r>
          </w:p>
        </w:tc>
      </w:tr>
      <w:tr w:rsidR="00C230A1" w:rsidRPr="00C230A1" w:rsidTr="00F90756">
        <w:trPr>
          <w:trHeight w:val="367"/>
        </w:trPr>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I</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Ban tổ chức thi</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ngày</w:t>
            </w:r>
          </w:p>
        </w:tc>
        <w:tc>
          <w:tcPr>
            <w:tcW w:w="162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Trưởng ban</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100.000</w:t>
            </w: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P trưởng ban</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80.000</w:t>
            </w: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Thành viên ra đề</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80.000</w:t>
            </w: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lastRenderedPageBreak/>
              <w:t>4</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Ủy viên, thư ký, kỹ thuật viên, cán bộ coi thi, chấm thi</w:t>
            </w:r>
          </w:p>
        </w:tc>
        <w:tc>
          <w:tcPr>
            <w:tcW w:w="1627"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28"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60.000</w:t>
            </w:r>
          </w:p>
        </w:tc>
      </w:tr>
    </w:tbl>
    <w:p w:rsidR="00DC6B2C" w:rsidRPr="00C230A1" w:rsidRDefault="00DC6B2C" w:rsidP="00A733D7">
      <w:pPr>
        <w:pStyle w:val="NormalWeb"/>
        <w:shd w:val="clear" w:color="auto" w:fill="FFFFFF"/>
        <w:spacing w:before="0" w:beforeAutospacing="0" w:after="0" w:afterAutospacing="0" w:line="276" w:lineRule="auto"/>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Định mức cho hội thi KHKT học sinh và thi E-Learing:</w:t>
      </w:r>
      <w:r w:rsidRPr="00C230A1">
        <w:rPr>
          <w:rStyle w:val="Strong"/>
          <w:b w:val="0"/>
          <w:color w:val="000000" w:themeColor="text1"/>
          <w:sz w:val="28"/>
          <w:szCs w:val="28"/>
          <w:bdr w:val="none" w:sz="0" w:space="0" w:color="auto" w:frame="1"/>
        </w:rPr>
        <w:tab/>
      </w:r>
    </w:p>
    <w:tbl>
      <w:tblPr>
        <w:tblStyle w:val="TableGrid"/>
        <w:tblW w:w="9862" w:type="dxa"/>
        <w:tblLook w:val="04A0" w:firstRow="1" w:lastRow="0" w:firstColumn="1" w:lastColumn="0" w:noHBand="0" w:noVBand="1"/>
      </w:tblPr>
      <w:tblGrid>
        <w:gridCol w:w="817"/>
        <w:gridCol w:w="2268"/>
        <w:gridCol w:w="1559"/>
        <w:gridCol w:w="1696"/>
        <w:gridCol w:w="1821"/>
        <w:gridCol w:w="1701"/>
      </w:tblGrid>
      <w:tr w:rsidR="00C230A1" w:rsidRPr="00C230A1" w:rsidTr="00F90756">
        <w:tc>
          <w:tcPr>
            <w:tcW w:w="817" w:type="dxa"/>
            <w:vMerge w:val="restart"/>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STT</w:t>
            </w:r>
          </w:p>
        </w:tc>
        <w:tc>
          <w:tcPr>
            <w:tcW w:w="2268" w:type="dxa"/>
            <w:vMerge w:val="restart"/>
          </w:tcPr>
          <w:p w:rsidR="00DC6B2C" w:rsidRPr="00C230A1" w:rsidRDefault="00DC6B2C" w:rsidP="00F90756">
            <w:pPr>
              <w:pStyle w:val="NormalWeb"/>
              <w:spacing w:before="0" w:beforeAutospacing="0" w:after="0" w:afterAutospacing="0" w:line="276" w:lineRule="auto"/>
              <w:ind w:left="317"/>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Nội dung</w:t>
            </w:r>
          </w:p>
        </w:tc>
        <w:tc>
          <w:tcPr>
            <w:tcW w:w="1559" w:type="dxa"/>
            <w:vMerge w:val="restart"/>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Đơnvị tính</w:t>
            </w:r>
          </w:p>
        </w:tc>
        <w:tc>
          <w:tcPr>
            <w:tcW w:w="5218" w:type="dxa"/>
            <w:gridSpan w:val="3"/>
          </w:tcPr>
          <w:p w:rsidR="00DC6B2C" w:rsidRPr="00C230A1" w:rsidRDefault="00DC6B2C" w:rsidP="00F90756">
            <w:pPr>
              <w:pStyle w:val="NormalWeb"/>
              <w:spacing w:before="0" w:beforeAutospacing="0" w:after="0" w:afterAutospacing="0" w:line="276" w:lineRule="auto"/>
              <w:jc w:val="center"/>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Định mức chi</w:t>
            </w:r>
          </w:p>
        </w:tc>
      </w:tr>
      <w:tr w:rsidR="00C230A1" w:rsidRPr="00C230A1" w:rsidTr="00F90756">
        <w:tc>
          <w:tcPr>
            <w:tcW w:w="817"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2268"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559" w:type="dxa"/>
            <w:vMerge/>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Tỉnh</w:t>
            </w:r>
          </w:p>
        </w:tc>
        <w:tc>
          <w:tcPr>
            <w:tcW w:w="1821"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Huyện</w:t>
            </w:r>
          </w:p>
        </w:tc>
        <w:tc>
          <w:tcPr>
            <w:tcW w:w="1701"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Vòng trường</w:t>
            </w:r>
          </w:p>
        </w:tc>
      </w:tr>
      <w:tr w:rsidR="00C230A1" w:rsidRPr="00C230A1" w:rsidTr="00F90756">
        <w:trPr>
          <w:trHeight w:val="479"/>
        </w:trPr>
        <w:tc>
          <w:tcPr>
            <w:tcW w:w="817"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Ban tổ chức thi</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Người/ ngày</w:t>
            </w:r>
          </w:p>
        </w:tc>
        <w:tc>
          <w:tcPr>
            <w:tcW w:w="1696"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r>
      <w:tr w:rsidR="00C230A1" w:rsidRPr="00C230A1" w:rsidTr="00F90756">
        <w:trPr>
          <w:trHeight w:val="512"/>
        </w:trPr>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Trưởng ban</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100.000</w:t>
            </w:r>
          </w:p>
        </w:tc>
      </w:tr>
      <w:tr w:rsidR="00C230A1" w:rsidRPr="00C230A1" w:rsidTr="00F90756">
        <w:trPr>
          <w:trHeight w:val="418"/>
        </w:trPr>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2</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P trưởng ban</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80.000</w:t>
            </w: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Uy viên, thư ký , kỹ thuật viên</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60.000</w:t>
            </w:r>
          </w:p>
        </w:tc>
      </w:tr>
      <w:tr w:rsidR="00C230A1" w:rsidRPr="00C230A1" w:rsidTr="00F90756">
        <w:trPr>
          <w:trHeight w:val="508"/>
        </w:trPr>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w:t>
            </w:r>
          </w:p>
        </w:tc>
        <w:tc>
          <w:tcPr>
            <w:tcW w:w="2268"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Giám khảo</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60.000</w:t>
            </w: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DC6B2C" w:rsidP="00F90756">
            <w:pPr>
              <w:jc w:val="center"/>
              <w:rPr>
                <w:color w:val="000000" w:themeColor="text1"/>
                <w:sz w:val="28"/>
                <w:szCs w:val="28"/>
              </w:rPr>
            </w:pPr>
            <w:r w:rsidRPr="00C230A1">
              <w:rPr>
                <w:color w:val="000000" w:themeColor="text1"/>
                <w:sz w:val="28"/>
                <w:szCs w:val="28"/>
              </w:rPr>
              <w:t>5</w:t>
            </w:r>
          </w:p>
        </w:tc>
        <w:tc>
          <w:tcPr>
            <w:tcW w:w="2268" w:type="dxa"/>
          </w:tcPr>
          <w:p w:rsidR="00DC6B2C" w:rsidRPr="00C230A1" w:rsidRDefault="00DC6B2C" w:rsidP="009132A2">
            <w:pPr>
              <w:pStyle w:val="NormalWeb"/>
              <w:spacing w:before="0" w:beforeAutospacing="0" w:after="0" w:afterAutospacing="0" w:line="276" w:lineRule="auto"/>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Hỗ trợ mua sắm vật tư thực hiện dự án dự thi KHKT (có bản vẽ)</w:t>
            </w:r>
            <w:r w:rsidR="00737346" w:rsidRPr="00C230A1">
              <w:rPr>
                <w:rStyle w:val="Strong"/>
                <w:b w:val="0"/>
                <w:color w:val="000000" w:themeColor="text1"/>
                <w:sz w:val="28"/>
                <w:szCs w:val="28"/>
                <w:bdr w:val="none" w:sz="0" w:space="0" w:color="auto" w:frame="1"/>
              </w:rPr>
              <w:t xml:space="preserve"> có hóa đơn đỏ</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1.000.000</w:t>
            </w: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DC6B2C" w:rsidP="00F90756">
            <w:pPr>
              <w:rPr>
                <w:color w:val="000000" w:themeColor="text1"/>
                <w:sz w:val="28"/>
                <w:szCs w:val="28"/>
              </w:rPr>
            </w:pPr>
            <w:r w:rsidRPr="00C230A1">
              <w:rPr>
                <w:color w:val="000000" w:themeColor="text1"/>
                <w:sz w:val="28"/>
                <w:szCs w:val="28"/>
              </w:rPr>
              <w:t xml:space="preserve">      800.000</w:t>
            </w:r>
          </w:p>
          <w:p w:rsidR="00DC6B2C" w:rsidRPr="00C230A1" w:rsidRDefault="00DC6B2C" w:rsidP="00F90756">
            <w:pPr>
              <w:jc w:val="center"/>
              <w:rPr>
                <w:color w:val="000000" w:themeColor="text1"/>
                <w:sz w:val="28"/>
                <w:szCs w:val="28"/>
              </w:rPr>
            </w:pP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6</w:t>
            </w:r>
          </w:p>
        </w:tc>
        <w:tc>
          <w:tcPr>
            <w:tcW w:w="2268" w:type="dxa"/>
          </w:tcPr>
          <w:p w:rsidR="00DC6B2C" w:rsidRPr="00C230A1" w:rsidRDefault="00DC6B2C" w:rsidP="009132A2">
            <w:pPr>
              <w:pStyle w:val="NormalWeb"/>
              <w:spacing w:before="0" w:beforeAutospacing="0" w:after="0" w:afterAutospacing="0" w:line="276" w:lineRule="auto"/>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Hỗ trợ bồi dưỡng cho GV hướng dẫn</w:t>
            </w:r>
            <w:r w:rsidR="00F90756" w:rsidRPr="00C230A1">
              <w:rPr>
                <w:rStyle w:val="Strong"/>
                <w:b w:val="0"/>
                <w:color w:val="000000" w:themeColor="text1"/>
                <w:sz w:val="28"/>
                <w:szCs w:val="28"/>
                <w:bdr w:val="none" w:sz="0" w:space="0" w:color="auto" w:frame="1"/>
              </w:rPr>
              <w:t xml:space="preserve"> ( số tiết hướng dẫn)</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p w:rsidR="00DC6B2C" w:rsidRPr="00C230A1" w:rsidRDefault="00DC6B2C" w:rsidP="009132A2">
            <w:pPr>
              <w:pStyle w:val="NormalWeb"/>
              <w:spacing w:before="0" w:beforeAutospacing="0" w:after="0" w:afterAutospacing="0" w:line="276" w:lineRule="auto"/>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Tiết/ người</w:t>
            </w:r>
            <w:r w:rsidR="00F90756" w:rsidRPr="00C230A1">
              <w:rPr>
                <w:rStyle w:val="Strong"/>
                <w:b w:val="0"/>
                <w:color w:val="000000" w:themeColor="text1"/>
                <w:sz w:val="28"/>
                <w:szCs w:val="28"/>
                <w:bdr w:val="none" w:sz="0" w:space="0" w:color="auto" w:frame="1"/>
              </w:rPr>
              <w:t xml:space="preserve"> đề tài, dự án</w:t>
            </w: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A75C58"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40</w:t>
            </w: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66151F"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30</w:t>
            </w: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r w:rsidR="00C230A1" w:rsidRPr="00C230A1" w:rsidTr="00F90756">
        <w:tc>
          <w:tcPr>
            <w:tcW w:w="817"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7</w:t>
            </w:r>
          </w:p>
        </w:tc>
        <w:tc>
          <w:tcPr>
            <w:tcW w:w="2268" w:type="dxa"/>
          </w:tcPr>
          <w:p w:rsidR="00DC6B2C" w:rsidRPr="00C230A1" w:rsidRDefault="00DC6B2C" w:rsidP="009132A2">
            <w:pPr>
              <w:pStyle w:val="NormalWeb"/>
              <w:spacing w:before="0" w:beforeAutospacing="0" w:after="0" w:afterAutospacing="0" w:line="276" w:lineRule="auto"/>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Mức chi cho người hướng dẫn</w:t>
            </w:r>
          </w:p>
        </w:tc>
        <w:tc>
          <w:tcPr>
            <w:tcW w:w="1559" w:type="dxa"/>
          </w:tcPr>
          <w:p w:rsidR="00DC6B2C" w:rsidRPr="00C230A1" w:rsidRDefault="00DC6B2C" w:rsidP="00F90756">
            <w:pPr>
              <w:pStyle w:val="NormalWeb"/>
              <w:spacing w:before="0" w:beforeAutospacing="0" w:after="0" w:afterAutospacing="0" w:line="276" w:lineRule="auto"/>
              <w:jc w:val="both"/>
              <w:textAlignment w:val="baseline"/>
              <w:rPr>
                <w:rStyle w:val="Strong"/>
                <w:b w:val="0"/>
                <w:color w:val="000000" w:themeColor="text1"/>
                <w:sz w:val="28"/>
                <w:szCs w:val="28"/>
                <w:bdr w:val="none" w:sz="0" w:space="0" w:color="auto" w:frame="1"/>
              </w:rPr>
            </w:pPr>
          </w:p>
        </w:tc>
        <w:tc>
          <w:tcPr>
            <w:tcW w:w="1696"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A75C58"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160</w:t>
            </w:r>
            <w:r w:rsidR="00737346" w:rsidRPr="00C230A1">
              <w:rPr>
                <w:rStyle w:val="Strong"/>
                <w:b w:val="0"/>
                <w:color w:val="000000" w:themeColor="text1"/>
                <w:sz w:val="28"/>
                <w:szCs w:val="28"/>
                <w:bdr w:val="none" w:sz="0" w:space="0" w:color="auto" w:frame="1"/>
              </w:rPr>
              <w:t>.000</w:t>
            </w:r>
          </w:p>
        </w:tc>
        <w:tc>
          <w:tcPr>
            <w:tcW w:w="182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160.000</w:t>
            </w:r>
          </w:p>
        </w:tc>
        <w:tc>
          <w:tcPr>
            <w:tcW w:w="1701" w:type="dxa"/>
          </w:tcPr>
          <w:p w:rsidR="00DC6B2C" w:rsidRPr="00C230A1" w:rsidRDefault="00DC6B2C" w:rsidP="00F90756">
            <w:pPr>
              <w:pStyle w:val="NormalWeb"/>
              <w:spacing w:before="0" w:beforeAutospacing="0" w:after="0" w:afterAutospacing="0" w:line="276" w:lineRule="auto"/>
              <w:jc w:val="center"/>
              <w:textAlignment w:val="baseline"/>
              <w:rPr>
                <w:rStyle w:val="Strong"/>
                <w:b w:val="0"/>
                <w:color w:val="000000" w:themeColor="text1"/>
                <w:sz w:val="28"/>
                <w:szCs w:val="28"/>
                <w:bdr w:val="none" w:sz="0" w:space="0" w:color="auto" w:frame="1"/>
              </w:rPr>
            </w:pPr>
          </w:p>
        </w:tc>
      </w:tr>
    </w:tbl>
    <w:p w:rsidR="00B95B85" w:rsidRPr="00C230A1" w:rsidRDefault="00B95B85" w:rsidP="00940B41">
      <w:pPr>
        <w:spacing w:before="120" w:after="120"/>
        <w:ind w:firstLine="720"/>
        <w:jc w:val="both"/>
        <w:rPr>
          <w:b/>
          <w:color w:val="000000" w:themeColor="text1"/>
          <w:sz w:val="28"/>
          <w:szCs w:val="28"/>
        </w:rPr>
      </w:pPr>
      <w:r w:rsidRPr="00C230A1">
        <w:rPr>
          <w:b/>
          <w:color w:val="000000" w:themeColor="text1"/>
          <w:sz w:val="28"/>
          <w:szCs w:val="28"/>
        </w:rPr>
        <w:t>* Các khoản hỗ trợ, phụ cấp được quyết toán bằng danh sách ký nhận tiền và được lãnh đạo nhà trường phê duyệt.</w:t>
      </w:r>
    </w:p>
    <w:p w:rsidR="00D26398" w:rsidRPr="00C230A1" w:rsidRDefault="00D26398" w:rsidP="00940B41">
      <w:pPr>
        <w:spacing w:before="120" w:after="120"/>
        <w:ind w:firstLine="720"/>
        <w:jc w:val="both"/>
        <w:rPr>
          <w:color w:val="000000" w:themeColor="text1"/>
          <w:sz w:val="28"/>
          <w:szCs w:val="28"/>
        </w:rPr>
      </w:pPr>
      <w:r w:rsidRPr="00C230A1">
        <w:rPr>
          <w:color w:val="000000" w:themeColor="text1"/>
          <w:sz w:val="28"/>
          <w:szCs w:val="28"/>
        </w:rPr>
        <w:t>- H</w:t>
      </w:r>
      <w:r w:rsidR="00AA76ED" w:rsidRPr="00C230A1">
        <w:rPr>
          <w:color w:val="000000" w:themeColor="text1"/>
          <w:sz w:val="28"/>
          <w:szCs w:val="28"/>
        </w:rPr>
        <w:t>ỗ</w:t>
      </w:r>
      <w:r w:rsidRPr="00C230A1">
        <w:rPr>
          <w:color w:val="000000" w:themeColor="text1"/>
          <w:sz w:val="28"/>
          <w:szCs w:val="28"/>
        </w:rPr>
        <w:t xml:space="preserve"> trợ các hoạt động </w:t>
      </w:r>
      <w:r w:rsidR="009132A2" w:rsidRPr="00C230A1">
        <w:rPr>
          <w:color w:val="000000" w:themeColor="text1"/>
          <w:sz w:val="28"/>
          <w:szCs w:val="28"/>
        </w:rPr>
        <w:t>đoàn đội, phong trào đoàn thể (</w:t>
      </w:r>
      <w:r w:rsidRPr="00C230A1">
        <w:rPr>
          <w:color w:val="000000" w:themeColor="text1"/>
          <w:sz w:val="28"/>
          <w:szCs w:val="28"/>
        </w:rPr>
        <w:t>chi theo thực tế)</w:t>
      </w:r>
    </w:p>
    <w:p w:rsidR="000E1F28" w:rsidRPr="00C230A1" w:rsidRDefault="000E1F28" w:rsidP="00940B41">
      <w:pPr>
        <w:spacing w:before="120" w:after="120"/>
        <w:ind w:firstLine="720"/>
        <w:jc w:val="both"/>
        <w:rPr>
          <w:color w:val="000000" w:themeColor="text1"/>
          <w:sz w:val="28"/>
          <w:szCs w:val="28"/>
        </w:rPr>
      </w:pPr>
      <w:r w:rsidRPr="00C230A1">
        <w:rPr>
          <w:color w:val="000000" w:themeColor="text1"/>
          <w:sz w:val="28"/>
          <w:szCs w:val="28"/>
        </w:rPr>
        <w:t>- H</w:t>
      </w:r>
      <w:r w:rsidR="007F7D3F" w:rsidRPr="00C230A1">
        <w:rPr>
          <w:color w:val="000000" w:themeColor="text1"/>
          <w:sz w:val="28"/>
          <w:szCs w:val="28"/>
        </w:rPr>
        <w:t xml:space="preserve">ỗ </w:t>
      </w:r>
      <w:r w:rsidRPr="00C230A1">
        <w:rPr>
          <w:color w:val="000000" w:themeColor="text1"/>
          <w:sz w:val="28"/>
          <w:szCs w:val="28"/>
        </w:rPr>
        <w:t xml:space="preserve"> trợ thuê trang phục biễu diễn lễ chào mừng 20-11, các cuộc thi</w:t>
      </w:r>
      <w:r w:rsidR="00397A8C" w:rsidRPr="00C230A1">
        <w:rPr>
          <w:color w:val="000000" w:themeColor="text1"/>
          <w:sz w:val="28"/>
          <w:szCs w:val="28"/>
        </w:rPr>
        <w:t>, sơ kết, tổng kết, 5-9</w:t>
      </w:r>
      <w:r w:rsidR="00FA1B29" w:rsidRPr="00C230A1">
        <w:rPr>
          <w:color w:val="000000" w:themeColor="text1"/>
          <w:sz w:val="28"/>
          <w:szCs w:val="28"/>
        </w:rPr>
        <w:t>, các chuyên đề</w:t>
      </w:r>
      <w:r w:rsidR="00C46BA1" w:rsidRPr="00C230A1">
        <w:rPr>
          <w:color w:val="000000" w:themeColor="text1"/>
          <w:sz w:val="28"/>
          <w:szCs w:val="28"/>
        </w:rPr>
        <w:t xml:space="preserve"> </w:t>
      </w:r>
      <w:r w:rsidRPr="00C230A1">
        <w:rPr>
          <w:color w:val="000000" w:themeColor="text1"/>
          <w:sz w:val="28"/>
          <w:szCs w:val="28"/>
        </w:rPr>
        <w:t>(theo chứng từ thực tế )</w:t>
      </w:r>
    </w:p>
    <w:p w:rsidR="00D42179" w:rsidRPr="00C230A1" w:rsidRDefault="00D42179" w:rsidP="00940B41">
      <w:pPr>
        <w:spacing w:before="120" w:after="120"/>
        <w:ind w:firstLine="720"/>
        <w:jc w:val="both"/>
        <w:rPr>
          <w:color w:val="000000" w:themeColor="text1"/>
          <w:sz w:val="28"/>
          <w:szCs w:val="28"/>
        </w:rPr>
      </w:pPr>
      <w:r w:rsidRPr="00C230A1">
        <w:rPr>
          <w:color w:val="000000" w:themeColor="text1"/>
          <w:sz w:val="28"/>
          <w:szCs w:val="28"/>
        </w:rPr>
        <w:t>- Hỗ trợ tiền xe</w:t>
      </w:r>
      <w:r w:rsidR="007F7D3F" w:rsidRPr="00C230A1">
        <w:rPr>
          <w:color w:val="000000" w:themeColor="text1"/>
          <w:sz w:val="28"/>
          <w:szCs w:val="28"/>
        </w:rPr>
        <w:t xml:space="preserve"> chở học sinh thi học sinh đi thi các cuộc thi </w:t>
      </w:r>
      <w:r w:rsidRPr="00C230A1">
        <w:rPr>
          <w:color w:val="000000" w:themeColor="text1"/>
          <w:sz w:val="28"/>
          <w:szCs w:val="28"/>
        </w:rPr>
        <w:t>(chứng từ thực tế)</w:t>
      </w:r>
    </w:p>
    <w:p w:rsidR="00F52CCA" w:rsidRPr="00C230A1" w:rsidRDefault="0051252B" w:rsidP="00940B41">
      <w:pPr>
        <w:spacing w:before="120" w:after="120"/>
        <w:ind w:firstLine="720"/>
        <w:jc w:val="both"/>
        <w:rPr>
          <w:color w:val="000000" w:themeColor="text1"/>
          <w:sz w:val="28"/>
          <w:szCs w:val="28"/>
        </w:rPr>
      </w:pPr>
      <w:r w:rsidRPr="00C230A1">
        <w:rPr>
          <w:color w:val="000000" w:themeColor="text1"/>
          <w:sz w:val="28"/>
          <w:szCs w:val="28"/>
        </w:rPr>
        <w:t xml:space="preserve">- Hỗ trợ sinh hoạt chuyên đề  tổ chuyên môn </w:t>
      </w:r>
      <w:r w:rsidR="00F56548" w:rsidRPr="00C230A1">
        <w:rPr>
          <w:color w:val="000000" w:themeColor="text1"/>
          <w:sz w:val="28"/>
          <w:szCs w:val="28"/>
        </w:rPr>
        <w:t xml:space="preserve"> theo thực tế </w:t>
      </w:r>
      <w:r w:rsidR="007F780C" w:rsidRPr="00C230A1">
        <w:rPr>
          <w:color w:val="000000" w:themeColor="text1"/>
          <w:sz w:val="28"/>
          <w:szCs w:val="28"/>
        </w:rPr>
        <w:t>.</w:t>
      </w:r>
    </w:p>
    <w:p w:rsidR="00D15A4E" w:rsidRPr="00C230A1" w:rsidRDefault="00811018" w:rsidP="00940B41">
      <w:pPr>
        <w:spacing w:before="120" w:after="120"/>
        <w:ind w:firstLine="720"/>
        <w:jc w:val="both"/>
        <w:rPr>
          <w:color w:val="000000" w:themeColor="text1"/>
          <w:sz w:val="28"/>
          <w:szCs w:val="28"/>
        </w:rPr>
      </w:pPr>
      <w:r w:rsidRPr="00C230A1">
        <w:rPr>
          <w:color w:val="000000" w:themeColor="text1"/>
          <w:sz w:val="28"/>
          <w:szCs w:val="28"/>
        </w:rPr>
        <w:t>-  Hỗ trợ  giáo viên  bồi dưỡng thi Omlympic  theo thực tế.</w:t>
      </w:r>
    </w:p>
    <w:p w:rsidR="0066151F" w:rsidRPr="00C230A1" w:rsidRDefault="00123F20" w:rsidP="00940B41">
      <w:pPr>
        <w:spacing w:before="120" w:after="120"/>
        <w:ind w:firstLine="720"/>
        <w:jc w:val="both"/>
        <w:rPr>
          <w:rStyle w:val="Strong"/>
          <w:b w:val="0"/>
          <w:color w:val="000000" w:themeColor="text1"/>
          <w:sz w:val="28"/>
          <w:szCs w:val="28"/>
          <w:bdr w:val="none" w:sz="0" w:space="0" w:color="auto" w:frame="1"/>
        </w:rPr>
      </w:pPr>
      <w:r w:rsidRPr="00C230A1">
        <w:rPr>
          <w:color w:val="000000" w:themeColor="text1"/>
          <w:sz w:val="28"/>
          <w:szCs w:val="28"/>
        </w:rPr>
        <w:t xml:space="preserve">- Hỗ trợ giáo viên sinh hoạt hè : 200.000 đ / GV / toàn đợt hè. - </w:t>
      </w:r>
      <w:r w:rsidRPr="00C230A1">
        <w:rPr>
          <w:rStyle w:val="Strong"/>
          <w:b w:val="0"/>
          <w:color w:val="000000" w:themeColor="text1"/>
          <w:sz w:val="28"/>
          <w:szCs w:val="28"/>
          <w:bdr w:val="none" w:sz="0" w:space="0" w:color="auto" w:frame="1"/>
        </w:rPr>
        <w:t>Thực hiện chi theo nghị quyết  số 0</w:t>
      </w:r>
      <w:r w:rsidR="0066151F" w:rsidRPr="00C230A1">
        <w:rPr>
          <w:rStyle w:val="Strong"/>
          <w:b w:val="0"/>
          <w:color w:val="000000" w:themeColor="text1"/>
          <w:sz w:val="28"/>
          <w:szCs w:val="28"/>
          <w:bdr w:val="none" w:sz="0" w:space="0" w:color="auto" w:frame="1"/>
        </w:rPr>
        <w:t>7/2019/NQ-HĐND ngày  31/7/2019.</w:t>
      </w:r>
    </w:p>
    <w:p w:rsidR="00497340" w:rsidRPr="00C230A1" w:rsidRDefault="00497340" w:rsidP="00940B41">
      <w:pPr>
        <w:spacing w:before="120" w:after="120"/>
        <w:ind w:firstLine="720"/>
        <w:jc w:val="both"/>
        <w:rPr>
          <w:rStyle w:val="Strong"/>
          <w:b w:val="0"/>
          <w:bCs w:val="0"/>
          <w:color w:val="000000" w:themeColor="text1"/>
          <w:sz w:val="28"/>
          <w:szCs w:val="28"/>
        </w:rPr>
      </w:pPr>
      <w:r w:rsidRPr="00C230A1">
        <w:rPr>
          <w:rStyle w:val="Strong"/>
          <w:b w:val="0"/>
          <w:color w:val="000000" w:themeColor="text1"/>
          <w:sz w:val="28"/>
          <w:szCs w:val="28"/>
          <w:bdr w:val="none" w:sz="0" w:space="0" w:color="auto" w:frame="1"/>
        </w:rPr>
        <w:lastRenderedPageBreak/>
        <w:t>- Hỗ trợ học sinh tham gia tập huấn, thi các cuộc thi vòng huyện, tỉnh như thi khoa học kỹ thuật, học sinh giỏi, nghi thức đội, các cuộc thi li</w:t>
      </w:r>
      <w:r w:rsidR="005200B2" w:rsidRPr="00C230A1">
        <w:rPr>
          <w:rStyle w:val="Strong"/>
          <w:b w:val="0"/>
          <w:color w:val="000000" w:themeColor="text1"/>
          <w:sz w:val="28"/>
          <w:szCs w:val="28"/>
          <w:bdr w:val="none" w:sz="0" w:space="0" w:color="auto" w:frame="1"/>
        </w:rPr>
        <w:t>ê</w:t>
      </w:r>
      <w:r w:rsidRPr="00C230A1">
        <w:rPr>
          <w:rStyle w:val="Strong"/>
          <w:b w:val="0"/>
          <w:color w:val="000000" w:themeColor="text1"/>
          <w:sz w:val="28"/>
          <w:szCs w:val="28"/>
          <w:bdr w:val="none" w:sz="0" w:space="0" w:color="auto" w:frame="1"/>
        </w:rPr>
        <w:t xml:space="preserve">n quan đến học sinh tiền ăn 50.000 đ, tiền nước 5.000 đ, nếu học sinh </w:t>
      </w:r>
      <w:r w:rsidR="007F7D3F" w:rsidRPr="00C230A1">
        <w:rPr>
          <w:rStyle w:val="Strong"/>
          <w:b w:val="0"/>
          <w:color w:val="000000" w:themeColor="text1"/>
          <w:sz w:val="28"/>
          <w:szCs w:val="28"/>
          <w:bdr w:val="none" w:sz="0" w:space="0" w:color="auto" w:frame="1"/>
        </w:rPr>
        <w:t xml:space="preserve"> tham gia nhiều</w:t>
      </w:r>
      <w:r w:rsidRPr="00C230A1">
        <w:rPr>
          <w:rStyle w:val="Strong"/>
          <w:b w:val="0"/>
          <w:color w:val="000000" w:themeColor="text1"/>
          <w:sz w:val="28"/>
          <w:szCs w:val="28"/>
          <w:bdr w:val="none" w:sz="0" w:space="0" w:color="auto" w:frame="1"/>
        </w:rPr>
        <w:t xml:space="preserve"> phải mua nước bình lớn để tiết kiệm.</w:t>
      </w:r>
    </w:p>
    <w:p w:rsidR="002778D8" w:rsidRPr="00C230A1" w:rsidRDefault="00D15A4E"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w:t>
      </w:r>
      <w:r w:rsidR="007F7D3F" w:rsidRPr="00C230A1">
        <w:rPr>
          <w:rStyle w:val="Strong"/>
          <w:b w:val="0"/>
          <w:color w:val="000000" w:themeColor="text1"/>
          <w:sz w:val="28"/>
          <w:szCs w:val="28"/>
          <w:bdr w:val="none" w:sz="0" w:space="0" w:color="auto" w:frame="1"/>
        </w:rPr>
        <w:t xml:space="preserve"> Hỗ trợ tiền nước uống học sinh.</w:t>
      </w:r>
    </w:p>
    <w:p w:rsidR="002778D8" w:rsidRPr="00C230A1" w:rsidRDefault="00372C00"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color w:val="000000" w:themeColor="text1"/>
          <w:sz w:val="28"/>
          <w:szCs w:val="28"/>
        </w:rPr>
        <w:t xml:space="preserve"> </w:t>
      </w:r>
      <w:r w:rsidR="002778D8" w:rsidRPr="00C230A1">
        <w:rPr>
          <w:color w:val="000000" w:themeColor="text1"/>
          <w:sz w:val="28"/>
          <w:szCs w:val="28"/>
        </w:rPr>
        <w:t xml:space="preserve">- Hỗ trợ mua </w:t>
      </w:r>
      <w:r w:rsidR="00417617" w:rsidRPr="00C230A1">
        <w:rPr>
          <w:color w:val="000000" w:themeColor="text1"/>
          <w:sz w:val="28"/>
          <w:szCs w:val="28"/>
        </w:rPr>
        <w:t>đồ dù</w:t>
      </w:r>
      <w:r w:rsidR="009132A2" w:rsidRPr="00C230A1">
        <w:rPr>
          <w:color w:val="000000" w:themeColor="text1"/>
          <w:sz w:val="28"/>
          <w:szCs w:val="28"/>
        </w:rPr>
        <w:t>ng vệ sinh lớp học cho học sinh</w:t>
      </w:r>
      <w:r w:rsidR="00417617" w:rsidRPr="00C230A1">
        <w:rPr>
          <w:color w:val="000000" w:themeColor="text1"/>
          <w:sz w:val="28"/>
          <w:szCs w:val="28"/>
        </w:rPr>
        <w:t xml:space="preserve">: </w:t>
      </w:r>
      <w:r w:rsidR="002778D8" w:rsidRPr="00C230A1">
        <w:rPr>
          <w:color w:val="000000" w:themeColor="text1"/>
          <w:sz w:val="28"/>
          <w:szCs w:val="28"/>
        </w:rPr>
        <w:t>nước lau sàn,xịt kính, sọt rác, đồng hồ,</w:t>
      </w:r>
      <w:r w:rsidR="00417617" w:rsidRPr="00C230A1">
        <w:rPr>
          <w:color w:val="000000" w:themeColor="text1"/>
          <w:sz w:val="28"/>
          <w:szCs w:val="28"/>
        </w:rPr>
        <w:t>chổi,ky, thùng lau nhà, nước tẩy rữa,</w:t>
      </w:r>
      <w:r w:rsidR="002778D8" w:rsidRPr="00C230A1">
        <w:rPr>
          <w:color w:val="000000" w:themeColor="text1"/>
          <w:sz w:val="28"/>
          <w:szCs w:val="28"/>
        </w:rPr>
        <w:t xml:space="preserve"> màn của lớp……</w:t>
      </w:r>
    </w:p>
    <w:p w:rsidR="00D15A4E" w:rsidRPr="00C230A1" w:rsidRDefault="002778D8" w:rsidP="00940B41">
      <w:pPr>
        <w:pStyle w:val="NormalWeb"/>
        <w:shd w:val="clear" w:color="auto" w:fill="FFFFFF"/>
        <w:spacing w:before="120" w:beforeAutospacing="0" w:after="120" w:afterAutospacing="0"/>
        <w:ind w:firstLine="720"/>
        <w:jc w:val="both"/>
        <w:rPr>
          <w:color w:val="000000" w:themeColor="text1"/>
          <w:sz w:val="28"/>
          <w:szCs w:val="28"/>
        </w:rPr>
      </w:pPr>
      <w:r w:rsidRPr="00C230A1">
        <w:rPr>
          <w:color w:val="000000" w:themeColor="text1"/>
          <w:sz w:val="28"/>
          <w:szCs w:val="28"/>
        </w:rPr>
        <w:t xml:space="preserve">- </w:t>
      </w:r>
      <w:r w:rsidR="00D15A4E" w:rsidRPr="00C230A1">
        <w:rPr>
          <w:color w:val="000000" w:themeColor="text1"/>
          <w:sz w:val="28"/>
          <w:szCs w:val="28"/>
        </w:rPr>
        <w:t>Mua phù hiệu, hồ sơ cá nhân học sinh</w:t>
      </w:r>
      <w:r w:rsidRPr="00C230A1">
        <w:rPr>
          <w:color w:val="000000" w:themeColor="text1"/>
          <w:sz w:val="28"/>
          <w:szCs w:val="28"/>
        </w:rPr>
        <w:t>, mua sách bổ sung thư viện, sổ</w:t>
      </w:r>
      <w:r w:rsidR="00372C00" w:rsidRPr="00C230A1">
        <w:rPr>
          <w:color w:val="000000" w:themeColor="text1"/>
          <w:sz w:val="28"/>
          <w:szCs w:val="28"/>
        </w:rPr>
        <w:t xml:space="preserve"> sách</w:t>
      </w:r>
      <w:r w:rsidR="005343ED" w:rsidRPr="00C230A1">
        <w:rPr>
          <w:color w:val="000000" w:themeColor="text1"/>
          <w:sz w:val="28"/>
          <w:szCs w:val="28"/>
        </w:rPr>
        <w:t>.</w:t>
      </w:r>
    </w:p>
    <w:p w:rsidR="00BD455A" w:rsidRPr="00C230A1" w:rsidRDefault="00D15A4E"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AE7475" w:rsidRPr="00C230A1">
        <w:rPr>
          <w:color w:val="000000" w:themeColor="text1"/>
          <w:sz w:val="28"/>
          <w:szCs w:val="28"/>
        </w:rPr>
        <w:t>Chi mua hàng hóa vật tư chuyên môn</w:t>
      </w:r>
      <w:r w:rsidR="00123F20" w:rsidRPr="00C230A1">
        <w:rPr>
          <w:color w:val="000000" w:themeColor="text1"/>
          <w:sz w:val="28"/>
          <w:szCs w:val="28"/>
        </w:rPr>
        <w:t>, phấn , nùi lau bảng, mua bình hoa, ky, chổi, khăn bàn</w:t>
      </w:r>
      <w:r w:rsidR="002778D8" w:rsidRPr="00C230A1">
        <w:rPr>
          <w:color w:val="000000" w:themeColor="text1"/>
          <w:sz w:val="28"/>
          <w:szCs w:val="28"/>
        </w:rPr>
        <w:t>,</w:t>
      </w:r>
      <w:r w:rsidR="00C46BA1" w:rsidRPr="00C230A1">
        <w:rPr>
          <w:color w:val="000000" w:themeColor="text1"/>
          <w:sz w:val="28"/>
          <w:szCs w:val="28"/>
        </w:rPr>
        <w:t xml:space="preserve"> giấy thi, giấy nháp</w:t>
      </w:r>
      <w:r w:rsidR="00E31D15" w:rsidRPr="00C230A1">
        <w:rPr>
          <w:color w:val="000000" w:themeColor="text1"/>
          <w:sz w:val="28"/>
          <w:szCs w:val="28"/>
        </w:rPr>
        <w:t xml:space="preserve"> </w:t>
      </w:r>
      <w:r w:rsidR="002778D8" w:rsidRPr="00C230A1">
        <w:rPr>
          <w:color w:val="000000" w:themeColor="text1"/>
          <w:sz w:val="28"/>
          <w:szCs w:val="28"/>
        </w:rPr>
        <w:t xml:space="preserve"> dành cho học sinh, dụng cụ dạy học, dùng cho các phòng vi tính, sinh, lý, hóa </w:t>
      </w:r>
      <w:r w:rsidR="00AE7475" w:rsidRPr="00C230A1">
        <w:rPr>
          <w:color w:val="000000" w:themeColor="text1"/>
          <w:sz w:val="28"/>
          <w:szCs w:val="28"/>
        </w:rPr>
        <w:t>và các chi phí khác phát sinh cho học sinh.</w:t>
      </w:r>
    </w:p>
    <w:p w:rsidR="00497340" w:rsidRPr="00C230A1" w:rsidRDefault="00497340"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-Hỗ trợ chi khen thưởng học sinh có thành tích trong sơ, tổng kết năm học, chi hỗ trợ các lớp có thành tích trong mỗi học kỳ.</w:t>
      </w:r>
      <w:r w:rsidR="002778D8" w:rsidRPr="00C230A1">
        <w:rPr>
          <w:rStyle w:val="Strong"/>
          <w:b w:val="0"/>
          <w:color w:val="000000" w:themeColor="text1"/>
          <w:sz w:val="28"/>
          <w:szCs w:val="28"/>
          <w:bdr w:val="none" w:sz="0" w:space="0" w:color="auto" w:frame="1"/>
        </w:rPr>
        <w:t xml:space="preserve"> các cuộc thi khác mang tính chất vòng trường…..</w:t>
      </w:r>
    </w:p>
    <w:p w:rsidR="00417617" w:rsidRPr="00C230A1" w:rsidRDefault="00417617"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w:t>
      </w:r>
      <w:r w:rsidR="00274E2D" w:rsidRPr="00C230A1">
        <w:rPr>
          <w:rStyle w:val="Strong"/>
          <w:b w:val="0"/>
          <w:color w:val="000000" w:themeColor="text1"/>
          <w:sz w:val="28"/>
          <w:szCs w:val="28"/>
          <w:bdr w:val="none" w:sz="0" w:space="0" w:color="auto" w:frame="1"/>
        </w:rPr>
        <w:t xml:space="preserve"> Hỗ trợ thuê mướn rạp, âm thanh, thuê mướn trang phục.</w:t>
      </w:r>
    </w:p>
    <w:p w:rsidR="00497340" w:rsidRPr="00C230A1" w:rsidRDefault="00497340"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b w:val="0"/>
          <w:color w:val="000000" w:themeColor="text1"/>
          <w:sz w:val="28"/>
          <w:szCs w:val="28"/>
          <w:bdr w:val="none" w:sz="0" w:space="0" w:color="auto" w:frame="1"/>
        </w:rPr>
        <w:t>-</w:t>
      </w:r>
      <w:r w:rsidR="00D74176" w:rsidRPr="00C230A1">
        <w:rPr>
          <w:rStyle w:val="Strong"/>
          <w:b w:val="0"/>
          <w:color w:val="000000" w:themeColor="text1"/>
          <w:sz w:val="28"/>
          <w:szCs w:val="28"/>
          <w:bdr w:val="none" w:sz="0" w:space="0" w:color="auto" w:frame="1"/>
        </w:rPr>
        <w:t xml:space="preserve"> </w:t>
      </w:r>
      <w:r w:rsidRPr="00C230A1">
        <w:rPr>
          <w:rStyle w:val="Strong"/>
          <w:b w:val="0"/>
          <w:color w:val="000000" w:themeColor="text1"/>
          <w:sz w:val="28"/>
          <w:szCs w:val="28"/>
          <w:bdr w:val="none" w:sz="0" w:space="0" w:color="auto" w:frame="1"/>
        </w:rPr>
        <w:t>Hỗ t</w:t>
      </w:r>
      <w:r w:rsidR="007F7D3F" w:rsidRPr="00C230A1">
        <w:rPr>
          <w:rStyle w:val="Strong"/>
          <w:b w:val="0"/>
          <w:color w:val="000000" w:themeColor="text1"/>
          <w:sz w:val="28"/>
          <w:szCs w:val="28"/>
          <w:bdr w:val="none" w:sz="0" w:space="0" w:color="auto" w:frame="1"/>
        </w:rPr>
        <w:t xml:space="preserve">rợ kinh phí mua văn phòng phẩm, </w:t>
      </w:r>
      <w:r w:rsidRPr="00C230A1">
        <w:rPr>
          <w:rStyle w:val="Strong"/>
          <w:b w:val="0"/>
          <w:color w:val="000000" w:themeColor="text1"/>
          <w:sz w:val="28"/>
          <w:szCs w:val="28"/>
          <w:bdr w:val="none" w:sz="0" w:space="0" w:color="auto" w:frame="1"/>
        </w:rPr>
        <w:t>vật tư</w:t>
      </w:r>
      <w:r w:rsidR="007F7D3F" w:rsidRPr="00C230A1">
        <w:rPr>
          <w:rStyle w:val="Strong"/>
          <w:b w:val="0"/>
          <w:color w:val="000000" w:themeColor="text1"/>
          <w:sz w:val="28"/>
          <w:szCs w:val="28"/>
          <w:bdr w:val="none" w:sz="0" w:space="0" w:color="auto" w:frame="1"/>
        </w:rPr>
        <w:t xml:space="preserve"> hàng hóa </w:t>
      </w:r>
      <w:r w:rsidRPr="00C230A1">
        <w:rPr>
          <w:rStyle w:val="Strong"/>
          <w:b w:val="0"/>
          <w:color w:val="000000" w:themeColor="text1"/>
          <w:sz w:val="28"/>
          <w:szCs w:val="28"/>
          <w:bdr w:val="none" w:sz="0" w:space="0" w:color="auto" w:frame="1"/>
        </w:rPr>
        <w:t xml:space="preserve"> cho các kỳ thi</w:t>
      </w:r>
      <w:r w:rsidRPr="00C230A1">
        <w:rPr>
          <w:color w:val="000000" w:themeColor="text1"/>
          <w:sz w:val="28"/>
          <w:szCs w:val="28"/>
        </w:rPr>
        <w:t xml:space="preserve"> .</w:t>
      </w:r>
    </w:p>
    <w:p w:rsidR="00497340" w:rsidRPr="00C230A1" w:rsidRDefault="00497340"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Chi bồi dưỡng thường xuyên định kỳ theo năm học, tập huấn Stem theo chương trình giáo dục phổ thông;</w:t>
      </w:r>
    </w:p>
    <w:p w:rsidR="00615E60" w:rsidRPr="00C230A1" w:rsidRDefault="009132A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Các khoản chi khác (</w:t>
      </w:r>
      <w:r w:rsidR="00615E60" w:rsidRPr="00C230A1">
        <w:rPr>
          <w:color w:val="000000" w:themeColor="text1"/>
          <w:sz w:val="28"/>
          <w:szCs w:val="28"/>
        </w:rPr>
        <w:t>nếu có phát sinh)</w:t>
      </w:r>
    </w:p>
    <w:p w:rsidR="00AE20AF" w:rsidRPr="00C230A1" w:rsidRDefault="00AE20A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Hội nghị tập huấn chuyên môn, tổ chức chuyên đề thì bộ phận chuyên môn lập dự trù kinh phí trình Hiệu trưởng duyệt (thực hiện theo chế độ hiện hành và tùy theo tính chất hội nghị bảo đảm tiết kiệm chống lãng phí). Giáo </w:t>
      </w:r>
      <w:r w:rsidR="009132A2" w:rsidRPr="00C230A1">
        <w:rPr>
          <w:color w:val="000000" w:themeColor="text1"/>
          <w:sz w:val="28"/>
          <w:szCs w:val="28"/>
        </w:rPr>
        <w:t>viên được cử dạy chuyên đề được</w:t>
      </w:r>
      <w:r w:rsidRPr="00C230A1">
        <w:rPr>
          <w:color w:val="000000" w:themeColor="text1"/>
          <w:sz w:val="28"/>
          <w:szCs w:val="28"/>
        </w:rPr>
        <w:t xml:space="preserve"> hỗ trợ tiền mua vật tư làm đồ dùng, tiền nước uống. </w:t>
      </w:r>
    </w:p>
    <w:p w:rsidR="00B704D8" w:rsidRPr="00C230A1" w:rsidRDefault="00B704D8"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 </w:t>
      </w:r>
      <w:r w:rsidRPr="00C230A1">
        <w:rPr>
          <w:rStyle w:val="Strong"/>
          <w:b w:val="0"/>
          <w:color w:val="000000" w:themeColor="text1"/>
          <w:sz w:val="28"/>
          <w:szCs w:val="28"/>
          <w:bdr w:val="none" w:sz="0" w:space="0" w:color="auto" w:frame="1"/>
        </w:rPr>
        <w:t>Mua hàng hóa, vật tư chuyên môn</w:t>
      </w:r>
      <w:r w:rsidR="00823528" w:rsidRPr="00C230A1">
        <w:rPr>
          <w:rStyle w:val="Strong"/>
          <w:b w:val="0"/>
          <w:color w:val="000000" w:themeColor="text1"/>
          <w:sz w:val="28"/>
          <w:szCs w:val="28"/>
          <w:bdr w:val="none" w:sz="0" w:space="0" w:color="auto" w:frame="1"/>
        </w:rPr>
        <w:t xml:space="preserve"> khác …</w:t>
      </w:r>
      <w:r w:rsidRPr="00C230A1">
        <w:rPr>
          <w:rStyle w:val="Strong"/>
          <w:b w:val="0"/>
          <w:color w:val="000000" w:themeColor="text1"/>
          <w:sz w:val="28"/>
          <w:szCs w:val="28"/>
          <w:bdr w:val="none" w:sz="0" w:space="0" w:color="auto" w:frame="1"/>
        </w:rPr>
        <w:t xml:space="preserve"> theo hóa đơn thực tế được thủ trưởng đơn vị phê duyệt.</w:t>
      </w:r>
    </w:p>
    <w:p w:rsidR="00B704D8" w:rsidRPr="00C230A1" w:rsidRDefault="00B704D8" w:rsidP="00940B41">
      <w:pPr>
        <w:spacing w:before="120" w:after="120"/>
        <w:ind w:firstLine="720"/>
        <w:jc w:val="both"/>
        <w:rPr>
          <w:color w:val="000000" w:themeColor="text1"/>
          <w:sz w:val="28"/>
          <w:szCs w:val="28"/>
        </w:rPr>
      </w:pPr>
      <w:r w:rsidRPr="00C230A1">
        <w:rPr>
          <w:rStyle w:val="Strong"/>
          <w:b w:val="0"/>
          <w:color w:val="000000" w:themeColor="text1"/>
          <w:sz w:val="28"/>
          <w:szCs w:val="28"/>
          <w:bdr w:val="none" w:sz="0" w:space="0" w:color="auto" w:frame="1"/>
        </w:rPr>
        <w:t>- Theo quyết định 51/2021/QĐTTg ngày 16/11/2012 quy định về chế độ bồi dưỡng</w:t>
      </w:r>
      <w:r w:rsidR="008148AE">
        <w:rPr>
          <w:rStyle w:val="Strong"/>
          <w:b w:val="0"/>
          <w:color w:val="000000" w:themeColor="text1"/>
          <w:sz w:val="28"/>
          <w:szCs w:val="28"/>
          <w:bdr w:val="none" w:sz="0" w:space="0" w:color="auto" w:frame="1"/>
        </w:rPr>
        <w:t xml:space="preserve"> 23.400đ/tiết năm học 2024-2025</w:t>
      </w:r>
      <w:r w:rsidRPr="00C230A1">
        <w:rPr>
          <w:rStyle w:val="Strong"/>
          <w:b w:val="0"/>
          <w:color w:val="000000" w:themeColor="text1"/>
          <w:sz w:val="28"/>
          <w:szCs w:val="28"/>
          <w:bdr w:val="none" w:sz="0" w:space="0" w:color="auto" w:frame="1"/>
        </w:rPr>
        <w:t xml:space="preserve">, và chế độ trang phục đối với giáo viên giản dạy thể dục thể thao: </w:t>
      </w:r>
      <w:r w:rsidRPr="00C230A1">
        <w:rPr>
          <w:color w:val="000000" w:themeColor="text1"/>
          <w:sz w:val="28"/>
          <w:szCs w:val="28"/>
        </w:rPr>
        <w:t>Th</w:t>
      </w:r>
      <w:r w:rsidRPr="00C230A1">
        <w:rPr>
          <w:rStyle w:val="Strong"/>
          <w:b w:val="0"/>
          <w:color w:val="000000" w:themeColor="text1"/>
          <w:sz w:val="28"/>
          <w:szCs w:val="28"/>
          <w:bdr w:val="none" w:sz="0" w:space="0" w:color="auto" w:frame="1"/>
        </w:rPr>
        <w:t>ực hiện chi đồng phục giáo viên thể dục 1.200.000 đồng / giáo viên x 2 giáo viên.</w:t>
      </w:r>
      <w:r w:rsidR="008148AE">
        <w:rPr>
          <w:rStyle w:val="Strong"/>
          <w:b w:val="0"/>
          <w:color w:val="000000" w:themeColor="text1"/>
          <w:sz w:val="28"/>
          <w:szCs w:val="28"/>
          <w:bdr w:val="none" w:sz="0" w:space="0" w:color="auto" w:frame="1"/>
        </w:rPr>
        <w:t xml:space="preserve"> </w:t>
      </w:r>
    </w:p>
    <w:p w:rsidR="005D1A10" w:rsidRPr="00C230A1" w:rsidRDefault="00BC4F1D" w:rsidP="00940B41">
      <w:pPr>
        <w:pStyle w:val="NormalWeb"/>
        <w:spacing w:before="120" w:beforeAutospacing="0" w:after="120" w:afterAutospacing="0"/>
        <w:ind w:firstLine="720"/>
        <w:jc w:val="both"/>
        <w:rPr>
          <w:color w:val="000000" w:themeColor="text1"/>
          <w:sz w:val="28"/>
          <w:szCs w:val="28"/>
        </w:rPr>
      </w:pPr>
      <w:r w:rsidRPr="00C230A1">
        <w:rPr>
          <w:b/>
          <w:color w:val="000000" w:themeColor="text1"/>
          <w:sz w:val="28"/>
          <w:szCs w:val="28"/>
        </w:rPr>
        <w:t>1.14</w:t>
      </w:r>
      <w:r w:rsidR="00094695" w:rsidRPr="00C230A1">
        <w:rPr>
          <w:b/>
          <w:color w:val="000000" w:themeColor="text1"/>
          <w:sz w:val="28"/>
          <w:szCs w:val="28"/>
        </w:rPr>
        <w:t>.</w:t>
      </w:r>
      <w:r w:rsidRPr="00C230A1">
        <w:rPr>
          <w:color w:val="000000" w:themeColor="text1"/>
          <w:sz w:val="28"/>
          <w:szCs w:val="28"/>
        </w:rPr>
        <w:t xml:space="preserve"> </w:t>
      </w:r>
      <w:r w:rsidRPr="00C230A1">
        <w:rPr>
          <w:b/>
          <w:color w:val="000000" w:themeColor="text1"/>
          <w:sz w:val="28"/>
          <w:szCs w:val="28"/>
        </w:rPr>
        <w:t>Chi phí khác</w:t>
      </w:r>
      <w:r w:rsidR="007B1AF3" w:rsidRPr="00C230A1">
        <w:rPr>
          <w:b/>
          <w:color w:val="000000" w:themeColor="text1"/>
          <w:sz w:val="28"/>
          <w:szCs w:val="28"/>
        </w:rPr>
        <w:t xml:space="preserve"> 7750</w:t>
      </w:r>
      <w:r w:rsidRPr="00C230A1">
        <w:rPr>
          <w:b/>
          <w:color w:val="000000" w:themeColor="text1"/>
          <w:sz w:val="28"/>
          <w:szCs w:val="28"/>
        </w:rPr>
        <w:t>:</w:t>
      </w:r>
      <w:r w:rsidRPr="00C230A1">
        <w:rPr>
          <w:color w:val="000000" w:themeColor="text1"/>
          <w:sz w:val="28"/>
          <w:szCs w:val="28"/>
        </w:rPr>
        <w:t xml:space="preserve"> </w:t>
      </w:r>
    </w:p>
    <w:p w:rsidR="00BC4F1D" w:rsidRPr="00C230A1" w:rsidRDefault="000F2807" w:rsidP="00940B41">
      <w:pPr>
        <w:pStyle w:val="NormalWeb"/>
        <w:spacing w:before="120" w:beforeAutospacing="0" w:after="120" w:afterAutospacing="0"/>
        <w:ind w:firstLine="720"/>
        <w:jc w:val="both"/>
        <w:rPr>
          <w:color w:val="000000" w:themeColor="text1"/>
          <w:sz w:val="28"/>
          <w:szCs w:val="28"/>
        </w:rPr>
      </w:pPr>
      <w:r w:rsidRPr="00C230A1">
        <w:rPr>
          <w:color w:val="000000" w:themeColor="text1"/>
          <w:sz w:val="28"/>
          <w:szCs w:val="28"/>
        </w:rPr>
        <w:t xml:space="preserve"> </w:t>
      </w:r>
      <w:r w:rsidR="005D1A10" w:rsidRPr="00C230A1">
        <w:rPr>
          <w:color w:val="000000" w:themeColor="text1"/>
          <w:sz w:val="28"/>
          <w:szCs w:val="28"/>
        </w:rPr>
        <w:t xml:space="preserve">- </w:t>
      </w:r>
      <w:r w:rsidR="00BC4F1D" w:rsidRPr="00C230A1">
        <w:rPr>
          <w:color w:val="000000" w:themeColor="text1"/>
          <w:sz w:val="28"/>
          <w:szCs w:val="28"/>
        </w:rPr>
        <w:t>Mua cây cảnh, hoa, phân, đất</w:t>
      </w:r>
      <w:r w:rsidR="001E537A" w:rsidRPr="00C230A1">
        <w:rPr>
          <w:color w:val="000000" w:themeColor="text1"/>
          <w:sz w:val="28"/>
          <w:szCs w:val="28"/>
        </w:rPr>
        <w:t xml:space="preserve">, </w:t>
      </w:r>
      <w:r w:rsidR="004F2FA0" w:rsidRPr="00C230A1">
        <w:rPr>
          <w:color w:val="000000" w:themeColor="text1"/>
          <w:sz w:val="28"/>
          <w:szCs w:val="28"/>
        </w:rPr>
        <w:t>chậu theo chứng từ chi thực tế</w:t>
      </w:r>
      <w:r w:rsidR="006779E8" w:rsidRPr="00C230A1">
        <w:rPr>
          <w:color w:val="000000" w:themeColor="text1"/>
          <w:sz w:val="28"/>
          <w:szCs w:val="28"/>
        </w:rPr>
        <w:t>.</w:t>
      </w:r>
    </w:p>
    <w:p w:rsidR="005D1A10" w:rsidRPr="00C230A1" w:rsidRDefault="000F2807"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5577A3" w:rsidRPr="00C230A1">
        <w:rPr>
          <w:color w:val="000000" w:themeColor="text1"/>
          <w:sz w:val="28"/>
          <w:szCs w:val="28"/>
        </w:rPr>
        <w:t xml:space="preserve">- </w:t>
      </w:r>
      <w:r w:rsidR="005D1A10" w:rsidRPr="00C230A1">
        <w:rPr>
          <w:color w:val="000000" w:themeColor="text1"/>
          <w:sz w:val="28"/>
          <w:szCs w:val="28"/>
        </w:rPr>
        <w:t>Chi các khoản phí lệ phí</w:t>
      </w:r>
      <w:r w:rsidR="006779E8" w:rsidRPr="00C230A1">
        <w:rPr>
          <w:color w:val="000000" w:themeColor="text1"/>
          <w:sz w:val="28"/>
          <w:szCs w:val="28"/>
        </w:rPr>
        <w:t xml:space="preserve"> </w:t>
      </w:r>
      <w:r w:rsidR="005D1A10" w:rsidRPr="00C230A1">
        <w:rPr>
          <w:color w:val="000000" w:themeColor="text1"/>
          <w:sz w:val="28"/>
          <w:szCs w:val="28"/>
        </w:rPr>
        <w:t xml:space="preserve"> </w:t>
      </w:r>
      <w:r w:rsidR="005D1A10" w:rsidRPr="00C230A1">
        <w:rPr>
          <w:color w:val="000000" w:themeColor="text1"/>
          <w:sz w:val="28"/>
          <w:szCs w:val="28"/>
          <w:lang w:val="vi-VN"/>
        </w:rPr>
        <w:t>g</w:t>
      </w:r>
      <w:r w:rsidR="005D1A10" w:rsidRPr="00C230A1">
        <w:rPr>
          <w:color w:val="000000" w:themeColor="text1"/>
          <w:sz w:val="28"/>
          <w:szCs w:val="28"/>
        </w:rPr>
        <w:t>iao dịch Ngân h</w:t>
      </w:r>
      <w:r w:rsidR="00297218" w:rsidRPr="00C230A1">
        <w:rPr>
          <w:color w:val="000000" w:themeColor="text1"/>
          <w:sz w:val="28"/>
          <w:szCs w:val="28"/>
        </w:rPr>
        <w:t>àng hàng tháng khi chuyển lương,</w:t>
      </w:r>
      <w:r w:rsidR="00B14BF6" w:rsidRPr="00C230A1">
        <w:rPr>
          <w:color w:val="000000" w:themeColor="text1"/>
          <w:sz w:val="28"/>
          <w:szCs w:val="28"/>
        </w:rPr>
        <w:t xml:space="preserve"> </w:t>
      </w:r>
      <w:r w:rsidR="005D1A10" w:rsidRPr="00C230A1">
        <w:rPr>
          <w:color w:val="000000" w:themeColor="text1"/>
          <w:sz w:val="28"/>
          <w:szCs w:val="28"/>
        </w:rPr>
        <w:t>phụ cấp;</w:t>
      </w:r>
      <w:r w:rsidR="002A6240" w:rsidRPr="00C230A1">
        <w:rPr>
          <w:color w:val="000000" w:themeColor="text1"/>
          <w:sz w:val="28"/>
          <w:szCs w:val="28"/>
        </w:rPr>
        <w:t xml:space="preserve"> </w:t>
      </w:r>
      <w:r w:rsidR="005D1A10" w:rsidRPr="00C230A1">
        <w:rPr>
          <w:color w:val="000000" w:themeColor="text1"/>
          <w:sz w:val="28"/>
          <w:szCs w:val="28"/>
        </w:rPr>
        <w:t>phí</w:t>
      </w:r>
      <w:r w:rsidR="002A6240" w:rsidRPr="00C230A1">
        <w:rPr>
          <w:color w:val="000000" w:themeColor="text1"/>
          <w:sz w:val="28"/>
          <w:szCs w:val="28"/>
        </w:rPr>
        <w:t xml:space="preserve"> </w:t>
      </w:r>
      <w:r w:rsidR="00D15A4E" w:rsidRPr="00C230A1">
        <w:rPr>
          <w:color w:val="000000" w:themeColor="text1"/>
          <w:sz w:val="28"/>
          <w:szCs w:val="28"/>
        </w:rPr>
        <w:t>gia hạn</w:t>
      </w:r>
      <w:r w:rsidR="002A6240" w:rsidRPr="00C230A1">
        <w:rPr>
          <w:color w:val="000000" w:themeColor="text1"/>
          <w:sz w:val="28"/>
          <w:szCs w:val="28"/>
        </w:rPr>
        <w:t xml:space="preserve"> hằng năm các phần mềm.</w:t>
      </w:r>
    </w:p>
    <w:p w:rsidR="005D1A10" w:rsidRPr="00C230A1" w:rsidRDefault="005577A3"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5D1A10" w:rsidRPr="00C230A1">
        <w:rPr>
          <w:color w:val="000000" w:themeColor="text1"/>
          <w:sz w:val="28"/>
          <w:szCs w:val="28"/>
        </w:rPr>
        <w:t>Chi tiề</w:t>
      </w:r>
      <w:r w:rsidR="00B14BF6" w:rsidRPr="00C230A1">
        <w:rPr>
          <w:color w:val="000000" w:themeColor="text1"/>
          <w:sz w:val="28"/>
          <w:szCs w:val="28"/>
        </w:rPr>
        <w:t>n Tết:</w:t>
      </w:r>
      <w:r w:rsidR="008A467C" w:rsidRPr="00C230A1">
        <w:rPr>
          <w:color w:val="000000" w:themeColor="text1"/>
          <w:sz w:val="28"/>
          <w:szCs w:val="28"/>
        </w:rPr>
        <w:t xml:space="preserve"> Chi mua bảo hiểm tài sản.</w:t>
      </w:r>
      <w:r w:rsidR="008A467C" w:rsidRPr="00C230A1">
        <w:rPr>
          <w:color w:val="000000" w:themeColor="text1"/>
          <w:sz w:val="28"/>
          <w:szCs w:val="28"/>
        </w:rPr>
        <w:tab/>
      </w:r>
    </w:p>
    <w:p w:rsidR="008A467C" w:rsidRPr="00C230A1" w:rsidRDefault="008A467C"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 xml:space="preserve">- Chi mua các dụng cụ đựng rác thải, chất thải, </w:t>
      </w:r>
      <w:r w:rsidRPr="00C230A1">
        <w:rPr>
          <w:color w:val="000000" w:themeColor="text1"/>
          <w:sz w:val="28"/>
          <w:szCs w:val="28"/>
        </w:rPr>
        <w:t>Chi mua sách (nếu có).</w:t>
      </w:r>
    </w:p>
    <w:p w:rsidR="008A467C" w:rsidRPr="00C230A1" w:rsidRDefault="008A467C" w:rsidP="00940B41">
      <w:pPr>
        <w:spacing w:before="120" w:after="120"/>
        <w:ind w:firstLine="720"/>
        <w:jc w:val="both"/>
        <w:rPr>
          <w:color w:val="000000" w:themeColor="text1"/>
          <w:sz w:val="28"/>
          <w:szCs w:val="28"/>
        </w:rPr>
      </w:pPr>
      <w:r w:rsidRPr="00C230A1">
        <w:rPr>
          <w:color w:val="000000" w:themeColor="text1"/>
          <w:sz w:val="28"/>
          <w:szCs w:val="28"/>
        </w:rPr>
        <w:lastRenderedPageBreak/>
        <w:t xml:space="preserve">- </w:t>
      </w:r>
      <w:r w:rsidRPr="00C230A1">
        <w:rPr>
          <w:color w:val="000000" w:themeColor="text1"/>
          <w:sz w:val="28"/>
          <w:szCs w:val="28"/>
          <w:lang w:val="vi-VN"/>
        </w:rPr>
        <w:t>Trích</w:t>
      </w:r>
      <w:r w:rsidRPr="00C230A1">
        <w:rPr>
          <w:color w:val="000000" w:themeColor="text1"/>
          <w:sz w:val="28"/>
          <w:szCs w:val="28"/>
        </w:rPr>
        <w:t xml:space="preserve"> lập quỹ </w:t>
      </w:r>
      <w:r w:rsidR="00B14BF6" w:rsidRPr="00C230A1">
        <w:rPr>
          <w:color w:val="000000" w:themeColor="text1"/>
          <w:sz w:val="28"/>
          <w:szCs w:val="28"/>
        </w:rPr>
        <w:t>phúc lợi, khen thưởng, phát triển hoạt động sự nghiệp</w:t>
      </w:r>
      <w:r w:rsidRPr="00C230A1">
        <w:rPr>
          <w:color w:val="000000" w:themeColor="text1"/>
          <w:sz w:val="28"/>
          <w:szCs w:val="28"/>
        </w:rPr>
        <w:t xml:space="preserve"> theo</w:t>
      </w:r>
      <w:r w:rsidRPr="00C230A1">
        <w:rPr>
          <w:color w:val="000000" w:themeColor="text1"/>
          <w:sz w:val="28"/>
          <w:szCs w:val="28"/>
          <w:lang w:val="vi-VN"/>
        </w:rPr>
        <w:t xml:space="preserve"> </w:t>
      </w:r>
      <w:r w:rsidRPr="00C230A1">
        <w:rPr>
          <w:color w:val="000000" w:themeColor="text1"/>
          <w:sz w:val="28"/>
          <w:szCs w:val="28"/>
        </w:rPr>
        <w:t>chế độ qui định;</w:t>
      </w:r>
    </w:p>
    <w:p w:rsidR="008A467C" w:rsidRPr="00C230A1" w:rsidRDefault="008A467C" w:rsidP="00940B41">
      <w:pPr>
        <w:spacing w:before="120" w:after="120"/>
        <w:ind w:firstLine="720"/>
        <w:jc w:val="both"/>
        <w:rPr>
          <w:color w:val="000000" w:themeColor="text1"/>
          <w:sz w:val="28"/>
          <w:szCs w:val="28"/>
        </w:rPr>
      </w:pPr>
      <w:r w:rsidRPr="00C230A1">
        <w:rPr>
          <w:color w:val="000000" w:themeColor="text1"/>
          <w:sz w:val="28"/>
          <w:szCs w:val="28"/>
        </w:rPr>
        <w:t>- Chi mua phần mềm</w:t>
      </w:r>
      <w:r w:rsidR="00B14BF6" w:rsidRPr="00C230A1">
        <w:rPr>
          <w:color w:val="000000" w:themeColor="text1"/>
          <w:sz w:val="28"/>
          <w:szCs w:val="28"/>
        </w:rPr>
        <w:t>.</w:t>
      </w:r>
      <w:r w:rsidRPr="00C230A1">
        <w:rPr>
          <w:color w:val="000000" w:themeColor="text1"/>
          <w:sz w:val="28"/>
          <w:szCs w:val="28"/>
        </w:rPr>
        <w:t xml:space="preserve"> </w:t>
      </w:r>
    </w:p>
    <w:p w:rsidR="006779E8" w:rsidRPr="00C230A1" w:rsidRDefault="006779E8" w:rsidP="00940B41">
      <w:pPr>
        <w:spacing w:before="120" w:after="120"/>
        <w:ind w:firstLine="720"/>
        <w:jc w:val="both"/>
        <w:rPr>
          <w:color w:val="000000" w:themeColor="text1"/>
          <w:sz w:val="28"/>
          <w:szCs w:val="28"/>
        </w:rPr>
      </w:pPr>
      <w:r w:rsidRPr="00C230A1">
        <w:rPr>
          <w:color w:val="000000" w:themeColor="text1"/>
          <w:sz w:val="28"/>
          <w:szCs w:val="28"/>
        </w:rPr>
        <w:t>- Các loại chi phí khác ( nếu có phát sinh)</w:t>
      </w:r>
    </w:p>
    <w:p w:rsidR="00185C8D" w:rsidRPr="00C230A1" w:rsidRDefault="00CB4C12" w:rsidP="00940B41">
      <w:pPr>
        <w:pStyle w:val="NormalWeb"/>
        <w:spacing w:before="120" w:beforeAutospacing="0" w:after="120" w:afterAutospacing="0"/>
        <w:ind w:firstLine="720"/>
        <w:jc w:val="both"/>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2</w:t>
      </w:r>
      <w:r w:rsidR="00094695" w:rsidRPr="00C230A1">
        <w:rPr>
          <w:rStyle w:val="Strong"/>
          <w:color w:val="000000" w:themeColor="text1"/>
          <w:sz w:val="28"/>
          <w:szCs w:val="28"/>
          <w:bdr w:val="none" w:sz="0" w:space="0" w:color="auto" w:frame="1"/>
        </w:rPr>
        <w:t xml:space="preserve">. </w:t>
      </w:r>
      <w:r w:rsidR="00DD6C1D" w:rsidRPr="00C230A1">
        <w:rPr>
          <w:rStyle w:val="Strong"/>
          <w:color w:val="000000" w:themeColor="text1"/>
          <w:sz w:val="28"/>
          <w:szCs w:val="28"/>
          <w:bdr w:val="none" w:sz="0" w:space="0" w:color="auto" w:frame="1"/>
        </w:rPr>
        <w:t xml:space="preserve">Chi hoạt động phục </w:t>
      </w:r>
      <w:r w:rsidR="00C87A70" w:rsidRPr="00C230A1">
        <w:rPr>
          <w:rStyle w:val="Strong"/>
          <w:color w:val="000000" w:themeColor="text1"/>
          <w:sz w:val="28"/>
          <w:szCs w:val="28"/>
          <w:bdr w:val="none" w:sz="0" w:space="0" w:color="auto" w:frame="1"/>
        </w:rPr>
        <w:t xml:space="preserve">vụ </w:t>
      </w:r>
      <w:r w:rsidR="00DD6C1D" w:rsidRPr="00C230A1">
        <w:rPr>
          <w:rStyle w:val="Strong"/>
          <w:color w:val="000000" w:themeColor="text1"/>
          <w:sz w:val="28"/>
          <w:szCs w:val="28"/>
          <w:bdr w:val="none" w:sz="0" w:space="0" w:color="auto" w:frame="1"/>
        </w:rPr>
        <w:t>cho thực hiện công việc, dịch vụ thu phí, lệ phí</w:t>
      </w:r>
      <w:r w:rsidR="00185C8D" w:rsidRPr="00C230A1">
        <w:rPr>
          <w:rStyle w:val="Strong"/>
          <w:color w:val="000000" w:themeColor="text1"/>
          <w:sz w:val="28"/>
          <w:szCs w:val="28"/>
          <w:bdr w:val="none" w:sz="0" w:space="0" w:color="auto" w:frame="1"/>
        </w:rPr>
        <w:t>:</w:t>
      </w:r>
    </w:p>
    <w:p w:rsidR="00D74176" w:rsidRPr="00C230A1" w:rsidRDefault="00D74176" w:rsidP="00940B41">
      <w:pPr>
        <w:pStyle w:val="NormalWeb"/>
        <w:spacing w:before="120" w:beforeAutospacing="0" w:after="120" w:afterAutospacing="0"/>
        <w:ind w:firstLine="720"/>
        <w:jc w:val="both"/>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2.1</w:t>
      </w:r>
      <w:r w:rsidR="00B14BF6" w:rsidRPr="00C230A1">
        <w:rPr>
          <w:rStyle w:val="Strong"/>
          <w:color w:val="000000" w:themeColor="text1"/>
          <w:sz w:val="28"/>
          <w:szCs w:val="28"/>
          <w:bdr w:val="none" w:sz="0" w:space="0" w:color="auto" w:frame="1"/>
        </w:rPr>
        <w:t>.</w:t>
      </w:r>
      <w:r w:rsidRPr="00C230A1">
        <w:rPr>
          <w:rStyle w:val="Strong"/>
          <w:color w:val="000000" w:themeColor="text1"/>
          <w:sz w:val="28"/>
          <w:szCs w:val="28"/>
          <w:bdr w:val="none" w:sz="0" w:space="0" w:color="auto" w:frame="1"/>
        </w:rPr>
        <w:t xml:space="preserve"> Thu tiền học phí theo quy đinh</w:t>
      </w:r>
    </w:p>
    <w:p w:rsidR="00D74176" w:rsidRPr="00C230A1" w:rsidRDefault="005343ED" w:rsidP="00940B41">
      <w:pPr>
        <w:pStyle w:val="NormalWeb"/>
        <w:spacing w:before="120" w:beforeAutospacing="0" w:after="120" w:afterAutospacing="0"/>
        <w:ind w:firstLine="720"/>
        <w:jc w:val="both"/>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 xml:space="preserve">- Thu: Thu theo quy định (Nếu như </w:t>
      </w:r>
      <w:r w:rsidR="00D74176" w:rsidRPr="00C230A1">
        <w:rPr>
          <w:rStyle w:val="Strong"/>
          <w:color w:val="000000" w:themeColor="text1"/>
          <w:sz w:val="28"/>
          <w:szCs w:val="28"/>
          <w:bdr w:val="none" w:sz="0" w:space="0" w:color="auto" w:frame="1"/>
        </w:rPr>
        <w:t>có thu s</w:t>
      </w:r>
      <w:r w:rsidR="002A6240" w:rsidRPr="00C230A1">
        <w:rPr>
          <w:rStyle w:val="Strong"/>
          <w:color w:val="000000" w:themeColor="text1"/>
          <w:sz w:val="28"/>
          <w:szCs w:val="28"/>
          <w:bdr w:val="none" w:sz="0" w:space="0" w:color="auto" w:frame="1"/>
        </w:rPr>
        <w:t>ẽ</w:t>
      </w:r>
      <w:r w:rsidR="00D74176" w:rsidRPr="00C230A1">
        <w:rPr>
          <w:rStyle w:val="Strong"/>
          <w:color w:val="000000" w:themeColor="text1"/>
          <w:sz w:val="28"/>
          <w:szCs w:val="28"/>
          <w:bdr w:val="none" w:sz="0" w:space="0" w:color="auto" w:frame="1"/>
        </w:rPr>
        <w:t xml:space="preserve"> nộp vào tài khoản 371</w:t>
      </w:r>
      <w:r w:rsidR="005F5930" w:rsidRPr="00C230A1">
        <w:rPr>
          <w:rStyle w:val="Strong"/>
          <w:color w:val="000000" w:themeColor="text1"/>
          <w:sz w:val="28"/>
          <w:szCs w:val="28"/>
          <w:bdr w:val="none" w:sz="0" w:space="0" w:color="auto" w:frame="1"/>
        </w:rPr>
        <w:t>6</w:t>
      </w:r>
      <w:r w:rsidR="00D74176" w:rsidRPr="00C230A1">
        <w:rPr>
          <w:rStyle w:val="Strong"/>
          <w:color w:val="000000" w:themeColor="text1"/>
          <w:sz w:val="28"/>
          <w:szCs w:val="28"/>
          <w:bdr w:val="none" w:sz="0" w:space="0" w:color="auto" w:frame="1"/>
        </w:rPr>
        <w:t>.</w:t>
      </w:r>
      <w:r w:rsidR="005F5930" w:rsidRPr="00C230A1">
        <w:rPr>
          <w:rStyle w:val="Strong"/>
          <w:color w:val="000000" w:themeColor="text1"/>
          <w:sz w:val="28"/>
          <w:szCs w:val="28"/>
          <w:bdr w:val="none" w:sz="0" w:space="0" w:color="auto" w:frame="1"/>
        </w:rPr>
        <w:t>3</w:t>
      </w:r>
      <w:r w:rsidR="00D74176" w:rsidRPr="00C230A1">
        <w:rPr>
          <w:rStyle w:val="Strong"/>
          <w:color w:val="000000" w:themeColor="text1"/>
          <w:sz w:val="28"/>
          <w:szCs w:val="28"/>
          <w:bdr w:val="none" w:sz="0" w:space="0" w:color="auto" w:frame="1"/>
        </w:rPr>
        <w:t>.1061828.</w:t>
      </w:r>
      <w:r w:rsidRPr="00C230A1">
        <w:rPr>
          <w:rStyle w:val="Strong"/>
          <w:color w:val="000000" w:themeColor="text1"/>
          <w:sz w:val="28"/>
          <w:szCs w:val="28"/>
          <w:bdr w:val="none" w:sz="0" w:space="0" w:color="auto" w:frame="1"/>
        </w:rPr>
        <w:t>00000</w:t>
      </w:r>
    </w:p>
    <w:p w:rsidR="00B3084E" w:rsidRPr="00C230A1" w:rsidRDefault="00D74176" w:rsidP="00940B41">
      <w:pPr>
        <w:pStyle w:val="NormalWeb"/>
        <w:spacing w:before="120" w:beforeAutospacing="0" w:after="120" w:afterAutospacing="0"/>
        <w:ind w:firstLine="720"/>
        <w:jc w:val="both"/>
        <w:rPr>
          <w:color w:val="000000" w:themeColor="text1"/>
          <w:sz w:val="28"/>
          <w:szCs w:val="28"/>
        </w:rPr>
      </w:pPr>
      <w:r w:rsidRPr="00C230A1">
        <w:rPr>
          <w:rStyle w:val="Strong"/>
          <w:color w:val="000000" w:themeColor="text1"/>
          <w:sz w:val="28"/>
          <w:szCs w:val="28"/>
          <w:bdr w:val="none" w:sz="0" w:space="0" w:color="auto" w:frame="1"/>
        </w:rPr>
        <w:t xml:space="preserve">- Chi: </w:t>
      </w:r>
      <w:r w:rsidR="00B3084E" w:rsidRPr="00C230A1">
        <w:rPr>
          <w:color w:val="000000" w:themeColor="text1"/>
          <w:sz w:val="28"/>
          <w:szCs w:val="28"/>
        </w:rPr>
        <w:t>Sau khi thu phải nộp vào tài khoản tiền gửi của đơn vị ở Kho bạc nhà nước và được chi như sau:</w:t>
      </w:r>
    </w:p>
    <w:p w:rsidR="00B3084E" w:rsidRPr="00C230A1" w:rsidRDefault="00B3084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+Trích 40% trên tổng</w:t>
      </w:r>
      <w:r w:rsidR="005343ED" w:rsidRPr="00C230A1">
        <w:rPr>
          <w:color w:val="000000" w:themeColor="text1"/>
          <w:sz w:val="28"/>
          <w:szCs w:val="28"/>
        </w:rPr>
        <w:t xml:space="preserve"> số thu chi cải cách tiền lương  sau khi đã trích nộp thuế Thu nhập doanh nghiệp.</w:t>
      </w:r>
    </w:p>
    <w:p w:rsidR="00DD6C1D" w:rsidRPr="00C230A1" w:rsidRDefault="00B3084E" w:rsidP="00940B41">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color w:val="000000" w:themeColor="text1"/>
          <w:sz w:val="28"/>
          <w:szCs w:val="28"/>
        </w:rPr>
        <w:t>+Trích 60% chi</w:t>
      </w:r>
      <w:r w:rsidR="00297218" w:rsidRPr="00C230A1">
        <w:rPr>
          <w:color w:val="000000" w:themeColor="text1"/>
          <w:sz w:val="28"/>
          <w:szCs w:val="28"/>
        </w:rPr>
        <w:t xml:space="preserve"> hỗ trợ</w:t>
      </w:r>
      <w:r w:rsidRPr="00C230A1">
        <w:rPr>
          <w:color w:val="000000" w:themeColor="text1"/>
          <w:sz w:val="28"/>
          <w:szCs w:val="28"/>
        </w:rPr>
        <w:t xml:space="preserve"> hoạt động </w:t>
      </w:r>
      <w:r w:rsidR="00B14BF6" w:rsidRPr="00C230A1">
        <w:rPr>
          <w:color w:val="000000" w:themeColor="text1"/>
          <w:sz w:val="28"/>
          <w:szCs w:val="28"/>
        </w:rPr>
        <w:t xml:space="preserve"> </w:t>
      </w:r>
      <w:r w:rsidR="00297218" w:rsidRPr="00C230A1">
        <w:rPr>
          <w:color w:val="000000" w:themeColor="text1"/>
          <w:sz w:val="28"/>
          <w:szCs w:val="28"/>
        </w:rPr>
        <w:t>nhà trường</w:t>
      </w:r>
      <w:r w:rsidR="00B14BF6" w:rsidRPr="00C230A1">
        <w:rPr>
          <w:color w:val="000000" w:themeColor="text1"/>
          <w:sz w:val="28"/>
          <w:szCs w:val="28"/>
        </w:rPr>
        <w:t xml:space="preserve">. </w:t>
      </w:r>
    </w:p>
    <w:p w:rsidR="00DC534D" w:rsidRPr="00C230A1" w:rsidRDefault="00F163A7" w:rsidP="00940B41">
      <w:pPr>
        <w:pStyle w:val="NormalWeb"/>
        <w:shd w:val="clear" w:color="auto" w:fill="FFFFFF"/>
        <w:spacing w:before="120" w:beforeAutospacing="0" w:after="120" w:afterAutospacing="0"/>
        <w:ind w:firstLine="720"/>
        <w:jc w:val="both"/>
        <w:textAlignment w:val="baseline"/>
        <w:rPr>
          <w:rStyle w:val="Emphasis"/>
          <w:b/>
          <w:bCs/>
          <w:i w:val="0"/>
          <w:color w:val="000000" w:themeColor="text1"/>
          <w:sz w:val="28"/>
          <w:szCs w:val="28"/>
          <w:bdr w:val="none" w:sz="0" w:space="0" w:color="auto" w:frame="1"/>
        </w:rPr>
      </w:pPr>
      <w:r w:rsidRPr="00C230A1">
        <w:rPr>
          <w:rStyle w:val="apple-converted-space"/>
          <w:b/>
          <w:color w:val="000000" w:themeColor="text1"/>
          <w:sz w:val="28"/>
          <w:szCs w:val="28"/>
        </w:rPr>
        <w:t>2.2</w:t>
      </w:r>
      <w:r w:rsidR="00B14BF6" w:rsidRPr="00C230A1">
        <w:rPr>
          <w:rStyle w:val="apple-converted-space"/>
          <w:b/>
          <w:color w:val="000000" w:themeColor="text1"/>
          <w:sz w:val="28"/>
          <w:szCs w:val="28"/>
        </w:rPr>
        <w:t>.</w:t>
      </w:r>
      <w:r w:rsidRPr="00C230A1">
        <w:rPr>
          <w:rStyle w:val="apple-converted-space"/>
          <w:b/>
          <w:color w:val="000000" w:themeColor="text1"/>
          <w:sz w:val="28"/>
          <w:szCs w:val="28"/>
        </w:rPr>
        <w:t xml:space="preserve"> </w:t>
      </w:r>
      <w:r w:rsidR="00272577" w:rsidRPr="00C230A1">
        <w:rPr>
          <w:rStyle w:val="apple-converted-space"/>
          <w:b/>
          <w:color w:val="000000" w:themeColor="text1"/>
          <w:sz w:val="28"/>
          <w:szCs w:val="28"/>
        </w:rPr>
        <w:t>Thu khác (h</w:t>
      </w:r>
      <w:r w:rsidR="00DC534D" w:rsidRPr="00C230A1">
        <w:rPr>
          <w:rStyle w:val="Strong"/>
          <w:color w:val="000000" w:themeColor="text1"/>
          <w:sz w:val="28"/>
          <w:szCs w:val="28"/>
          <w:bdr w:val="none" w:sz="0" w:space="0" w:color="auto" w:frame="1"/>
        </w:rPr>
        <w:t>oạt động</w:t>
      </w:r>
      <w:r w:rsidR="0064015C" w:rsidRPr="00C230A1">
        <w:rPr>
          <w:b/>
          <w:color w:val="000000" w:themeColor="text1"/>
          <w:sz w:val="28"/>
          <w:szCs w:val="28"/>
        </w:rPr>
        <w:t>d</w:t>
      </w:r>
      <w:r w:rsidR="00DC534D" w:rsidRPr="00C230A1">
        <w:rPr>
          <w:rStyle w:val="Emphasis"/>
          <w:b/>
          <w:bCs/>
          <w:i w:val="0"/>
          <w:color w:val="000000" w:themeColor="text1"/>
          <w:sz w:val="28"/>
          <w:szCs w:val="28"/>
          <w:bdr w:val="none" w:sz="0" w:space="0" w:color="auto" w:frame="1"/>
        </w:rPr>
        <w:t>ạy lớp buổi thứ hai</w:t>
      </w:r>
      <w:r w:rsidR="00272577" w:rsidRPr="00C230A1">
        <w:rPr>
          <w:rStyle w:val="Emphasis"/>
          <w:b/>
          <w:bCs/>
          <w:i w:val="0"/>
          <w:color w:val="000000" w:themeColor="text1"/>
          <w:sz w:val="28"/>
          <w:szCs w:val="28"/>
          <w:bdr w:val="none" w:sz="0" w:space="0" w:color="auto" w:frame="1"/>
        </w:rPr>
        <w:t>)</w:t>
      </w:r>
    </w:p>
    <w:p w:rsidR="00873BF9" w:rsidRPr="00C230A1" w:rsidRDefault="00873BF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Công văn số 2603/SGDĐT-KHTC ngày 18/09/2024 của Sở giáo dục và Đào tạo tỉnh Bình Dương về việc hướng dẫn thu , sử dụng học phí và các khoản thu dịch vụ phục vụ giáo dục năm học 2024-2025 của các cơ sở giáo dục công lập;</w:t>
      </w:r>
    </w:p>
    <w:p w:rsidR="00873BF9" w:rsidRPr="00C230A1" w:rsidRDefault="00873BF9" w:rsidP="00940B41">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color w:val="000000" w:themeColor="text1"/>
          <w:sz w:val="28"/>
          <w:szCs w:val="28"/>
        </w:rPr>
        <w:t xml:space="preserve">Căn cứ vào công văn số 2744/UBND-VX ngày 25/09/2024 về việc hướng dẫn thu, chi học phí và các khoản thu dịch vụ phục vụ, hỗ trợ hoạt động giáo dục từ năm học 2024 -2025 </w:t>
      </w:r>
      <w:r w:rsidRPr="00C230A1">
        <w:rPr>
          <w:rStyle w:val="fontstyle01"/>
          <w:rFonts w:ascii="Times New Roman" w:hAnsi="Times New Roman"/>
          <w:color w:val="000000" w:themeColor="text1"/>
        </w:rPr>
        <w:t xml:space="preserve">  </w:t>
      </w:r>
    </w:p>
    <w:p w:rsidR="00155BEE" w:rsidRPr="00C230A1" w:rsidRDefault="00155BEE" w:rsidP="00940B41">
      <w:pPr>
        <w:pStyle w:val="NormalWeb"/>
        <w:shd w:val="clear" w:color="auto" w:fill="FFFFFF"/>
        <w:spacing w:before="120" w:beforeAutospacing="0" w:after="120" w:afterAutospacing="0"/>
        <w:ind w:firstLine="720"/>
        <w:jc w:val="both"/>
        <w:textAlignment w:val="baseline"/>
        <w:rPr>
          <w:rStyle w:val="Strong"/>
          <w:b w:val="0"/>
          <w:color w:val="000000" w:themeColor="text1"/>
          <w:sz w:val="28"/>
          <w:szCs w:val="28"/>
          <w:bdr w:val="none" w:sz="0" w:space="0" w:color="auto" w:frame="1"/>
        </w:rPr>
      </w:pPr>
      <w:r w:rsidRPr="00C230A1">
        <w:rPr>
          <w:rStyle w:val="Strong"/>
          <w:b w:val="0"/>
          <w:color w:val="000000" w:themeColor="text1"/>
          <w:sz w:val="28"/>
          <w:szCs w:val="28"/>
          <w:bdr w:val="none" w:sz="0" w:space="0" w:color="auto" w:frame="1"/>
        </w:rPr>
        <w:t>Định mức thu học phí/tháng:</w:t>
      </w:r>
      <w:r w:rsidR="00B14BF6" w:rsidRPr="00C230A1">
        <w:rPr>
          <w:rStyle w:val="Strong"/>
          <w:b w:val="0"/>
          <w:color w:val="000000" w:themeColor="text1"/>
          <w:sz w:val="28"/>
          <w:szCs w:val="28"/>
          <w:bdr w:val="none" w:sz="0" w:space="0" w:color="auto" w:frame="1"/>
        </w:rPr>
        <w:t xml:space="preserve"> </w:t>
      </w:r>
      <w:r w:rsidR="00C00081" w:rsidRPr="00C230A1">
        <w:rPr>
          <w:rStyle w:val="Strong"/>
          <w:b w:val="0"/>
          <w:color w:val="000000" w:themeColor="text1"/>
          <w:sz w:val="28"/>
          <w:szCs w:val="28"/>
          <w:bdr w:val="none" w:sz="0" w:space="0" w:color="auto" w:frame="1"/>
        </w:rPr>
        <w:t>1</w:t>
      </w:r>
      <w:r w:rsidR="00D74176" w:rsidRPr="00C230A1">
        <w:rPr>
          <w:rStyle w:val="Strong"/>
          <w:b w:val="0"/>
          <w:color w:val="000000" w:themeColor="text1"/>
          <w:sz w:val="28"/>
          <w:szCs w:val="28"/>
          <w:bdr w:val="none" w:sz="0" w:space="0" w:color="auto" w:frame="1"/>
        </w:rPr>
        <w:t>6</w:t>
      </w:r>
      <w:r w:rsidR="00C00081" w:rsidRPr="00C230A1">
        <w:rPr>
          <w:rStyle w:val="Strong"/>
          <w:b w:val="0"/>
          <w:color w:val="000000" w:themeColor="text1"/>
          <w:sz w:val="28"/>
          <w:szCs w:val="28"/>
          <w:bdr w:val="none" w:sz="0" w:space="0" w:color="auto" w:frame="1"/>
        </w:rPr>
        <w:t>0.000</w:t>
      </w:r>
      <w:r w:rsidRPr="00C230A1">
        <w:rPr>
          <w:rStyle w:val="Strong"/>
          <w:b w:val="0"/>
          <w:color w:val="000000" w:themeColor="text1"/>
          <w:sz w:val="28"/>
          <w:szCs w:val="28"/>
          <w:bdr w:val="none" w:sz="0" w:space="0" w:color="auto" w:frame="1"/>
        </w:rPr>
        <w:t>đồng</w:t>
      </w:r>
      <w:r w:rsidR="002C46E0" w:rsidRPr="00C230A1">
        <w:rPr>
          <w:rStyle w:val="Strong"/>
          <w:b w:val="0"/>
          <w:color w:val="000000" w:themeColor="text1"/>
          <w:sz w:val="28"/>
          <w:szCs w:val="28"/>
          <w:bdr w:val="none" w:sz="0" w:space="0" w:color="auto" w:frame="1"/>
        </w:rPr>
        <w:t xml:space="preserve"> </w:t>
      </w:r>
      <w:r w:rsidR="00561420" w:rsidRPr="00C230A1">
        <w:rPr>
          <w:rStyle w:val="Strong"/>
          <w:b w:val="0"/>
          <w:color w:val="000000" w:themeColor="text1"/>
          <w:sz w:val="28"/>
          <w:szCs w:val="28"/>
          <w:bdr w:val="none" w:sz="0" w:space="0" w:color="auto" w:frame="1"/>
        </w:rPr>
        <w:t xml:space="preserve"> </w:t>
      </w:r>
    </w:p>
    <w:p w:rsidR="00050BCA" w:rsidRPr="00C230A1" w:rsidRDefault="00155BE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b w:val="0"/>
          <w:color w:val="000000" w:themeColor="text1"/>
          <w:sz w:val="28"/>
          <w:szCs w:val="28"/>
          <w:bdr w:val="none" w:sz="0" w:space="0" w:color="auto" w:frame="1"/>
        </w:rPr>
        <w:t xml:space="preserve">Số học sinh: </w:t>
      </w:r>
      <w:r w:rsidR="00065FC1" w:rsidRPr="00C230A1">
        <w:rPr>
          <w:rStyle w:val="Strong"/>
          <w:color w:val="000000" w:themeColor="text1"/>
          <w:sz w:val="28"/>
          <w:szCs w:val="28"/>
          <w:bdr w:val="none" w:sz="0" w:space="0" w:color="auto" w:frame="1"/>
        </w:rPr>
        <w:t>3</w:t>
      </w:r>
      <w:r w:rsidR="00873BF9" w:rsidRPr="00C230A1">
        <w:rPr>
          <w:rStyle w:val="Strong"/>
          <w:color w:val="000000" w:themeColor="text1"/>
          <w:sz w:val="28"/>
          <w:szCs w:val="28"/>
          <w:bdr w:val="none" w:sz="0" w:space="0" w:color="auto" w:frame="1"/>
        </w:rPr>
        <w:t>82</w:t>
      </w:r>
      <w:r w:rsidR="000D023D" w:rsidRPr="00C230A1">
        <w:rPr>
          <w:rStyle w:val="Strong"/>
          <w:color w:val="000000" w:themeColor="text1"/>
          <w:sz w:val="28"/>
          <w:szCs w:val="28"/>
          <w:bdr w:val="none" w:sz="0" w:space="0" w:color="auto" w:frame="1"/>
        </w:rPr>
        <w:t xml:space="preserve"> </w:t>
      </w:r>
      <w:r w:rsidR="001F4448" w:rsidRPr="00C230A1">
        <w:rPr>
          <w:rStyle w:val="Strong"/>
          <w:color w:val="000000" w:themeColor="text1"/>
          <w:sz w:val="28"/>
          <w:szCs w:val="28"/>
          <w:bdr w:val="none" w:sz="0" w:space="0" w:color="auto" w:frame="1"/>
        </w:rPr>
        <w:t>hs</w:t>
      </w:r>
      <w:r w:rsidR="00FB0DEF" w:rsidRPr="00C230A1">
        <w:rPr>
          <w:color w:val="000000" w:themeColor="text1"/>
          <w:sz w:val="28"/>
          <w:szCs w:val="28"/>
        </w:rPr>
        <w:t>,</w:t>
      </w:r>
    </w:p>
    <w:p w:rsidR="00873BF9" w:rsidRPr="00C230A1" w:rsidRDefault="000D023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Thu học </w:t>
      </w:r>
      <w:r w:rsidR="00BC16BC" w:rsidRPr="00C230A1">
        <w:rPr>
          <w:color w:val="000000" w:themeColor="text1"/>
          <w:sz w:val="28"/>
          <w:szCs w:val="28"/>
        </w:rPr>
        <w:t>phí học kỳ I</w:t>
      </w:r>
      <w:r w:rsidR="00155BEE" w:rsidRPr="00C230A1">
        <w:rPr>
          <w:color w:val="000000" w:themeColor="text1"/>
          <w:sz w:val="28"/>
          <w:szCs w:val="28"/>
        </w:rPr>
        <w:t xml:space="preserve"> năm học </w:t>
      </w:r>
      <w:r w:rsidR="00466EE9" w:rsidRPr="00C230A1">
        <w:rPr>
          <w:color w:val="000000" w:themeColor="text1"/>
          <w:sz w:val="28"/>
          <w:szCs w:val="28"/>
        </w:rPr>
        <w:t>202</w:t>
      </w:r>
      <w:r w:rsidR="00D74176" w:rsidRPr="00C230A1">
        <w:rPr>
          <w:color w:val="000000" w:themeColor="text1"/>
          <w:sz w:val="28"/>
          <w:szCs w:val="28"/>
        </w:rPr>
        <w:t>3</w:t>
      </w:r>
      <w:r w:rsidR="001F4448" w:rsidRPr="00C230A1">
        <w:rPr>
          <w:color w:val="000000" w:themeColor="text1"/>
          <w:sz w:val="28"/>
          <w:szCs w:val="28"/>
        </w:rPr>
        <w:t>-20</w:t>
      </w:r>
      <w:r w:rsidR="00670B8A" w:rsidRPr="00C230A1">
        <w:rPr>
          <w:color w:val="000000" w:themeColor="text1"/>
          <w:sz w:val="28"/>
          <w:szCs w:val="28"/>
        </w:rPr>
        <w:t>2</w:t>
      </w:r>
      <w:r w:rsidR="00D74176" w:rsidRPr="00C230A1">
        <w:rPr>
          <w:color w:val="000000" w:themeColor="text1"/>
          <w:sz w:val="28"/>
          <w:szCs w:val="28"/>
        </w:rPr>
        <w:t>4</w:t>
      </w:r>
      <w:r w:rsidR="001F4448" w:rsidRPr="00C230A1">
        <w:rPr>
          <w:color w:val="000000" w:themeColor="text1"/>
          <w:sz w:val="28"/>
          <w:szCs w:val="28"/>
        </w:rPr>
        <w:t>:</w:t>
      </w:r>
      <w:r w:rsidR="005343ED" w:rsidRPr="00C230A1">
        <w:rPr>
          <w:color w:val="000000" w:themeColor="text1"/>
          <w:sz w:val="28"/>
          <w:szCs w:val="28"/>
        </w:rPr>
        <w:t xml:space="preserve"> </w:t>
      </w:r>
      <w:r w:rsidR="00FB0DEF" w:rsidRPr="00C230A1">
        <w:rPr>
          <w:color w:val="000000" w:themeColor="text1"/>
          <w:sz w:val="28"/>
          <w:szCs w:val="28"/>
        </w:rPr>
        <w:t>23</w:t>
      </w:r>
      <w:r w:rsidR="00B03D7F" w:rsidRPr="00C230A1">
        <w:rPr>
          <w:color w:val="000000" w:themeColor="text1"/>
          <w:sz w:val="28"/>
          <w:szCs w:val="28"/>
        </w:rPr>
        <w:t>5</w:t>
      </w:r>
      <w:r w:rsidR="00050BCA" w:rsidRPr="00C230A1">
        <w:rPr>
          <w:color w:val="000000" w:themeColor="text1"/>
          <w:sz w:val="28"/>
          <w:szCs w:val="28"/>
        </w:rPr>
        <w:t>.</w:t>
      </w:r>
      <w:r w:rsidR="00FB0DEF" w:rsidRPr="00C230A1">
        <w:rPr>
          <w:color w:val="000000" w:themeColor="text1"/>
          <w:sz w:val="28"/>
          <w:szCs w:val="28"/>
        </w:rPr>
        <w:t>2</w:t>
      </w:r>
      <w:r w:rsidR="00B03D7F" w:rsidRPr="00C230A1">
        <w:rPr>
          <w:color w:val="000000" w:themeColor="text1"/>
          <w:sz w:val="28"/>
          <w:szCs w:val="28"/>
        </w:rPr>
        <w:t>0</w:t>
      </w:r>
      <w:r w:rsidR="00AD4EAA" w:rsidRPr="00C230A1">
        <w:rPr>
          <w:color w:val="000000" w:themeColor="text1"/>
          <w:sz w:val="28"/>
          <w:szCs w:val="28"/>
        </w:rPr>
        <w:t>0.000</w:t>
      </w:r>
      <w:r w:rsidR="00155BEE" w:rsidRPr="00C230A1">
        <w:rPr>
          <w:color w:val="000000" w:themeColor="text1"/>
          <w:sz w:val="28"/>
          <w:szCs w:val="28"/>
        </w:rPr>
        <w:t xml:space="preserve"> đồng </w:t>
      </w:r>
      <w:r w:rsidR="00050BCA" w:rsidRPr="00C230A1">
        <w:rPr>
          <w:color w:val="000000" w:themeColor="text1"/>
          <w:sz w:val="28"/>
          <w:szCs w:val="28"/>
        </w:rPr>
        <w:t xml:space="preserve"> </w:t>
      </w:r>
      <w:r w:rsidR="00873BF9" w:rsidRPr="00C230A1">
        <w:rPr>
          <w:color w:val="000000" w:themeColor="text1"/>
          <w:sz w:val="28"/>
          <w:szCs w:val="28"/>
        </w:rPr>
        <w:t xml:space="preserve">dự trù trong đó: </w:t>
      </w:r>
    </w:p>
    <w:p w:rsidR="00155BEE" w:rsidRPr="00C230A1" w:rsidRDefault="00873BF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Thu đủ: </w:t>
      </w:r>
      <w:r w:rsidR="00050BCA" w:rsidRPr="00C230A1">
        <w:rPr>
          <w:color w:val="000000" w:themeColor="text1"/>
          <w:sz w:val="28"/>
          <w:szCs w:val="28"/>
        </w:rPr>
        <w:t>3</w:t>
      </w:r>
      <w:r w:rsidR="00FB0DEF" w:rsidRPr="00C230A1">
        <w:rPr>
          <w:color w:val="000000" w:themeColor="text1"/>
          <w:sz w:val="28"/>
          <w:szCs w:val="28"/>
        </w:rPr>
        <w:t>6</w:t>
      </w:r>
      <w:r w:rsidRPr="00C230A1">
        <w:rPr>
          <w:color w:val="000000" w:themeColor="text1"/>
          <w:sz w:val="28"/>
          <w:szCs w:val="28"/>
        </w:rPr>
        <w:t>5</w:t>
      </w:r>
      <w:r w:rsidR="00050BCA" w:rsidRPr="00C230A1">
        <w:rPr>
          <w:color w:val="000000" w:themeColor="text1"/>
          <w:sz w:val="28"/>
          <w:szCs w:val="28"/>
        </w:rPr>
        <w:t xml:space="preserve"> </w:t>
      </w:r>
      <w:r w:rsidRPr="00C230A1">
        <w:rPr>
          <w:color w:val="000000" w:themeColor="text1"/>
          <w:sz w:val="28"/>
          <w:szCs w:val="28"/>
        </w:rPr>
        <w:t>học sinh</w:t>
      </w:r>
    </w:p>
    <w:p w:rsidR="00873BF9" w:rsidRPr="00C230A1" w:rsidRDefault="00873BF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Thu giảm: 5 học sinh </w:t>
      </w:r>
    </w:p>
    <w:p w:rsidR="00873BF9" w:rsidRPr="00C230A1" w:rsidRDefault="00873BF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Miễn: 7 học sinh</w:t>
      </w:r>
    </w:p>
    <w:p w:rsidR="00873BF9" w:rsidRPr="00C230A1" w:rsidRDefault="00873BF9"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Thất thu: </w:t>
      </w:r>
      <w:r w:rsidR="00B03D7F" w:rsidRPr="00C230A1">
        <w:rPr>
          <w:color w:val="000000" w:themeColor="text1"/>
          <w:sz w:val="28"/>
          <w:szCs w:val="28"/>
        </w:rPr>
        <w:t>4</w:t>
      </w:r>
      <w:r w:rsidRPr="00C230A1">
        <w:rPr>
          <w:color w:val="000000" w:themeColor="text1"/>
          <w:sz w:val="28"/>
          <w:szCs w:val="28"/>
        </w:rPr>
        <w:t xml:space="preserve"> học sinh</w:t>
      </w:r>
    </w:p>
    <w:p w:rsidR="00B03D7F" w:rsidRPr="00C230A1" w:rsidRDefault="000D023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Thu học phí học kỳ I</w:t>
      </w:r>
      <w:r w:rsidR="00D74176" w:rsidRPr="00C230A1">
        <w:rPr>
          <w:color w:val="000000" w:themeColor="text1"/>
          <w:sz w:val="28"/>
          <w:szCs w:val="28"/>
        </w:rPr>
        <w:t>I năm học 2023</w:t>
      </w:r>
      <w:r w:rsidRPr="00C230A1">
        <w:rPr>
          <w:color w:val="000000" w:themeColor="text1"/>
          <w:sz w:val="28"/>
          <w:szCs w:val="28"/>
        </w:rPr>
        <w:t>-202</w:t>
      </w:r>
      <w:r w:rsidR="00D74176" w:rsidRPr="00C230A1">
        <w:rPr>
          <w:color w:val="000000" w:themeColor="text1"/>
          <w:sz w:val="28"/>
          <w:szCs w:val="28"/>
        </w:rPr>
        <w:t>4</w:t>
      </w:r>
      <w:r w:rsidR="001E2EB4" w:rsidRPr="00C230A1">
        <w:rPr>
          <w:color w:val="000000" w:themeColor="text1"/>
          <w:sz w:val="28"/>
          <w:szCs w:val="28"/>
        </w:rPr>
        <w:t xml:space="preserve"> </w:t>
      </w:r>
      <w:r w:rsidRPr="00C230A1">
        <w:rPr>
          <w:color w:val="000000" w:themeColor="text1"/>
          <w:sz w:val="28"/>
          <w:szCs w:val="28"/>
        </w:rPr>
        <w:t>:</w:t>
      </w:r>
      <w:r w:rsidR="005343ED" w:rsidRPr="00C230A1">
        <w:rPr>
          <w:color w:val="000000" w:themeColor="text1"/>
          <w:sz w:val="28"/>
          <w:szCs w:val="28"/>
        </w:rPr>
        <w:t xml:space="preserve"> 23</w:t>
      </w:r>
      <w:r w:rsidR="00B03D7F" w:rsidRPr="00C230A1">
        <w:rPr>
          <w:color w:val="000000" w:themeColor="text1"/>
          <w:sz w:val="28"/>
          <w:szCs w:val="28"/>
        </w:rPr>
        <w:t>5</w:t>
      </w:r>
      <w:r w:rsidR="005343ED" w:rsidRPr="00C230A1">
        <w:rPr>
          <w:color w:val="000000" w:themeColor="text1"/>
          <w:sz w:val="28"/>
          <w:szCs w:val="28"/>
        </w:rPr>
        <w:t>.2</w:t>
      </w:r>
      <w:r w:rsidR="00B03D7F" w:rsidRPr="00C230A1">
        <w:rPr>
          <w:color w:val="000000" w:themeColor="text1"/>
          <w:sz w:val="28"/>
          <w:szCs w:val="28"/>
        </w:rPr>
        <w:t>0</w:t>
      </w:r>
      <w:r w:rsidR="005343ED" w:rsidRPr="00C230A1">
        <w:rPr>
          <w:color w:val="000000" w:themeColor="text1"/>
          <w:sz w:val="28"/>
          <w:szCs w:val="28"/>
        </w:rPr>
        <w:t xml:space="preserve">0.000 </w:t>
      </w:r>
      <w:r w:rsidR="00F5100D" w:rsidRPr="00C230A1">
        <w:rPr>
          <w:color w:val="000000" w:themeColor="text1"/>
          <w:sz w:val="28"/>
          <w:szCs w:val="28"/>
        </w:rPr>
        <w:t>đồng</w:t>
      </w:r>
      <w:r w:rsidR="00B03D7F" w:rsidRPr="00C230A1">
        <w:rPr>
          <w:color w:val="000000" w:themeColor="text1"/>
          <w:sz w:val="28"/>
          <w:szCs w:val="28"/>
        </w:rPr>
        <w:t>.</w:t>
      </w:r>
    </w:p>
    <w:p w:rsidR="00DC534D" w:rsidRPr="00C230A1" w:rsidRDefault="00DC534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Sau khi thu phải nộp vào tài khoản tiền gửi của đơn vị ở Kho bạc nhà nước.</w:t>
      </w:r>
    </w:p>
    <w:p w:rsidR="00DC534D" w:rsidRPr="00C230A1" w:rsidRDefault="00DC534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Số </w:t>
      </w:r>
      <w:r w:rsidR="00414AE4" w:rsidRPr="00C230A1">
        <w:rPr>
          <w:color w:val="000000" w:themeColor="text1"/>
          <w:sz w:val="28"/>
          <w:szCs w:val="28"/>
        </w:rPr>
        <w:t>tiền  chi</w:t>
      </w:r>
      <w:r w:rsidR="006261CE" w:rsidRPr="00C230A1">
        <w:rPr>
          <w:color w:val="000000" w:themeColor="text1"/>
          <w:sz w:val="28"/>
          <w:szCs w:val="28"/>
        </w:rPr>
        <w:t xml:space="preserve"> trả cho giáo viên – nhân viên </w:t>
      </w:r>
      <w:r w:rsidRPr="00C230A1">
        <w:rPr>
          <w:color w:val="000000" w:themeColor="text1"/>
          <w:sz w:val="28"/>
          <w:szCs w:val="28"/>
        </w:rPr>
        <w:t xml:space="preserve"> như sau:</w:t>
      </w:r>
    </w:p>
    <w:p w:rsidR="001E3863" w:rsidRPr="00C230A1" w:rsidRDefault="001E3863"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Thu 100% nộp 2% thuế thu nhập doanh nghiệp sau đó quy lại 98% thành 100% chi như sau:</w:t>
      </w:r>
    </w:p>
    <w:p w:rsidR="00DC534D" w:rsidRPr="00C230A1" w:rsidRDefault="00DC534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lastRenderedPageBreak/>
        <w:t>+</w:t>
      </w:r>
      <w:r w:rsidR="00D50E6D" w:rsidRPr="00C230A1">
        <w:rPr>
          <w:color w:val="000000" w:themeColor="text1"/>
          <w:sz w:val="28"/>
          <w:szCs w:val="28"/>
        </w:rPr>
        <w:t xml:space="preserve"> </w:t>
      </w:r>
      <w:r w:rsidRPr="00C230A1">
        <w:rPr>
          <w:color w:val="000000" w:themeColor="text1"/>
          <w:sz w:val="28"/>
          <w:szCs w:val="28"/>
        </w:rPr>
        <w:t>Chi 80% trả thù lao cho giáo viên trực tiếp giảng dạy.</w:t>
      </w:r>
    </w:p>
    <w:p w:rsidR="00DC534D" w:rsidRPr="00C230A1" w:rsidRDefault="00DC534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Chi 10% cho công tác quản lý. </w:t>
      </w:r>
    </w:p>
    <w:p w:rsidR="00DC534D" w:rsidRPr="00C230A1" w:rsidRDefault="00DC534D"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Chi 10% cho hỗ trợ c</w:t>
      </w:r>
      <w:r w:rsidR="000E08C2" w:rsidRPr="00C230A1">
        <w:rPr>
          <w:color w:val="000000" w:themeColor="text1"/>
          <w:sz w:val="28"/>
          <w:szCs w:val="28"/>
        </w:rPr>
        <w:t>hi</w:t>
      </w:r>
      <w:r w:rsidR="00DB3FF6" w:rsidRPr="00C230A1">
        <w:rPr>
          <w:color w:val="000000" w:themeColor="text1"/>
          <w:sz w:val="28"/>
          <w:szCs w:val="28"/>
        </w:rPr>
        <w:t xml:space="preserve"> trả mua sắm và sửa chữa CSVC (</w:t>
      </w:r>
      <w:r w:rsidR="000E08C2" w:rsidRPr="00C230A1">
        <w:rPr>
          <w:color w:val="000000" w:themeColor="text1"/>
          <w:sz w:val="28"/>
          <w:szCs w:val="28"/>
        </w:rPr>
        <w:t>Hỗ trợ chi ngân sách)</w:t>
      </w:r>
    </w:p>
    <w:p w:rsidR="005C6681" w:rsidRPr="00C230A1" w:rsidRDefault="005C6681"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II. Chi không thường xuyên, gồm:</w:t>
      </w:r>
    </w:p>
    <w:p w:rsidR="005C6681" w:rsidRPr="00C230A1" w:rsidRDefault="00F163A7" w:rsidP="00940B41">
      <w:pPr>
        <w:pStyle w:val="NormalWeb"/>
        <w:shd w:val="clear" w:color="auto" w:fill="FFFFFF"/>
        <w:spacing w:before="120" w:beforeAutospacing="0" w:after="120" w:afterAutospacing="0"/>
        <w:ind w:firstLine="720"/>
        <w:jc w:val="both"/>
        <w:textAlignment w:val="baseline"/>
        <w:rPr>
          <w:rStyle w:val="Strong"/>
          <w:b w:val="0"/>
          <w:bCs w:val="0"/>
          <w:color w:val="000000" w:themeColor="text1"/>
          <w:sz w:val="28"/>
          <w:szCs w:val="28"/>
        </w:rPr>
      </w:pPr>
      <w:r w:rsidRPr="00C230A1">
        <w:rPr>
          <w:rStyle w:val="Strong"/>
          <w:color w:val="000000" w:themeColor="text1"/>
          <w:sz w:val="28"/>
          <w:szCs w:val="28"/>
          <w:bdr w:val="none" w:sz="0" w:space="0" w:color="auto" w:frame="1"/>
        </w:rPr>
        <w:t>1.</w:t>
      </w:r>
      <w:r w:rsidR="005C6681" w:rsidRPr="00C230A1">
        <w:rPr>
          <w:color w:val="000000" w:themeColor="text1"/>
          <w:sz w:val="28"/>
          <w:szCs w:val="28"/>
        </w:rPr>
        <w:t> </w:t>
      </w:r>
      <w:r w:rsidR="005C6681" w:rsidRPr="00C230A1">
        <w:rPr>
          <w:rStyle w:val="apple-converted-space"/>
          <w:color w:val="000000" w:themeColor="text1"/>
          <w:sz w:val="28"/>
          <w:szCs w:val="28"/>
        </w:rPr>
        <w:t> </w:t>
      </w:r>
      <w:r w:rsidR="005C6681" w:rsidRPr="00C230A1">
        <w:rPr>
          <w:rStyle w:val="Strong"/>
          <w:color w:val="000000" w:themeColor="text1"/>
          <w:sz w:val="28"/>
          <w:szCs w:val="28"/>
          <w:bdr w:val="none" w:sz="0" w:space="0" w:color="auto" w:frame="1"/>
        </w:rPr>
        <w:t>Chi đào tạo bồi dưỡng cán bộ, viên chức</w:t>
      </w:r>
    </w:p>
    <w:p w:rsidR="006D4615" w:rsidRPr="00C230A1" w:rsidRDefault="006D4615" w:rsidP="00940B41">
      <w:pPr>
        <w:spacing w:before="120" w:after="120"/>
        <w:ind w:firstLine="720"/>
        <w:jc w:val="both"/>
        <w:rPr>
          <w:rFonts w:ascii="VNI-Times" w:hAnsi="VNI-Times"/>
          <w:color w:val="000000" w:themeColor="text1"/>
          <w:sz w:val="28"/>
          <w:szCs w:val="28"/>
        </w:rPr>
      </w:pPr>
      <w:r w:rsidRPr="00C230A1">
        <w:rPr>
          <w:rFonts w:ascii="VNI-Times" w:hAnsi="VNI-Times"/>
          <w:color w:val="000000" w:themeColor="text1"/>
          <w:sz w:val="28"/>
          <w:szCs w:val="28"/>
        </w:rPr>
        <w:t xml:space="preserve">- </w:t>
      </w:r>
      <w:r w:rsidR="00DB5F41" w:rsidRPr="00C230A1">
        <w:rPr>
          <w:rFonts w:ascii="VNI-Times" w:hAnsi="VNI-Times"/>
          <w:color w:val="000000" w:themeColor="text1"/>
          <w:sz w:val="28"/>
          <w:szCs w:val="28"/>
        </w:rPr>
        <w:t xml:space="preserve">Caên cöù vaøo Nghò quyeát soá </w:t>
      </w:r>
      <w:r w:rsidRPr="00C230A1">
        <w:rPr>
          <w:rFonts w:ascii="VNI-Times" w:hAnsi="VNI-Times"/>
          <w:color w:val="000000" w:themeColor="text1"/>
          <w:sz w:val="28"/>
          <w:szCs w:val="28"/>
        </w:rPr>
        <w:t>05/2019 /NQ-HÑND ngaøy 31/07/2019 cuûa Hoäi ñoàng ND Tænh Bình Döông veà vieäc ban haønh qui ñònh veà chính saùch thu huùt, cheá ñoä hoã trôï ñaøo taïo, boài döôõng naâng cao chaát löôïng nguoàn nhaân löïc Tænh Bình Döông.</w:t>
      </w:r>
    </w:p>
    <w:p w:rsidR="005343ED" w:rsidRPr="00C230A1" w:rsidRDefault="005343ED" w:rsidP="00940B41">
      <w:pPr>
        <w:pStyle w:val="NormalWeb"/>
        <w:spacing w:before="120" w:beforeAutospacing="0" w:after="120" w:afterAutospacing="0"/>
        <w:ind w:firstLine="720"/>
        <w:jc w:val="both"/>
        <w:rPr>
          <w:color w:val="000000" w:themeColor="text1"/>
          <w:sz w:val="28"/>
          <w:szCs w:val="28"/>
        </w:rPr>
      </w:pPr>
      <w:r w:rsidRPr="00C230A1">
        <w:rPr>
          <w:rFonts w:ascii="VNI-Times" w:hAnsi="VNI-Times"/>
          <w:color w:val="000000" w:themeColor="text1"/>
          <w:sz w:val="28"/>
          <w:szCs w:val="28"/>
        </w:rPr>
        <w:t xml:space="preserve">- Chi </w:t>
      </w:r>
      <w:r w:rsidRPr="00C230A1">
        <w:rPr>
          <w:color w:val="000000" w:themeColor="text1"/>
          <w:sz w:val="28"/>
          <w:szCs w:val="28"/>
        </w:rPr>
        <w:t>cho giáo viên tập huấn được UBND huyện  cho hưở</w:t>
      </w:r>
      <w:r w:rsidR="00DB3FF6" w:rsidRPr="00C230A1">
        <w:rPr>
          <w:color w:val="000000" w:themeColor="text1"/>
          <w:sz w:val="28"/>
          <w:szCs w:val="28"/>
        </w:rPr>
        <w:t xml:space="preserve">ng theo hình thức công tác phí </w:t>
      </w:r>
      <w:r w:rsidRPr="00C230A1">
        <w:rPr>
          <w:color w:val="000000" w:themeColor="text1"/>
          <w:sz w:val="28"/>
          <w:szCs w:val="28"/>
        </w:rPr>
        <w:t>từ nguồn KP không tự chủ.</w:t>
      </w:r>
      <w:r w:rsidR="00DB3FF6" w:rsidRPr="00C230A1">
        <w:rPr>
          <w:color w:val="000000" w:themeColor="text1"/>
          <w:sz w:val="28"/>
          <w:szCs w:val="28"/>
        </w:rPr>
        <w:t xml:space="preserve"> </w:t>
      </w:r>
      <w:r w:rsidRPr="00C230A1">
        <w:rPr>
          <w:color w:val="000000" w:themeColor="text1"/>
          <w:sz w:val="28"/>
          <w:szCs w:val="28"/>
        </w:rPr>
        <w:t>(Thực hiện theoThông tư số 40/2017/TT-BTC ngày 28/04/2017 của Bộ Tài chính quy định chế độ công tác phí, chế độ hội nghị).</w:t>
      </w:r>
    </w:p>
    <w:p w:rsidR="005C6681" w:rsidRPr="00C230A1" w:rsidRDefault="00F163A7" w:rsidP="00940B41">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rStyle w:val="Strong"/>
          <w:color w:val="000000" w:themeColor="text1"/>
          <w:sz w:val="28"/>
          <w:szCs w:val="28"/>
          <w:bdr w:val="none" w:sz="0" w:space="0" w:color="auto" w:frame="1"/>
        </w:rPr>
        <w:t>2.</w:t>
      </w:r>
      <w:r w:rsidR="00094695" w:rsidRPr="00C230A1">
        <w:rPr>
          <w:rStyle w:val="Strong"/>
          <w:color w:val="000000" w:themeColor="text1"/>
          <w:sz w:val="28"/>
          <w:szCs w:val="28"/>
          <w:bdr w:val="none" w:sz="0" w:space="0" w:color="auto" w:frame="1"/>
        </w:rPr>
        <w:t xml:space="preserve"> </w:t>
      </w:r>
      <w:r w:rsidR="005C6681" w:rsidRPr="00C230A1">
        <w:rPr>
          <w:rStyle w:val="Strong"/>
          <w:color w:val="000000" w:themeColor="text1"/>
          <w:sz w:val="28"/>
          <w:szCs w:val="28"/>
          <w:bdr w:val="none" w:sz="0" w:space="0" w:color="auto" w:frame="1"/>
        </w:rPr>
        <w:t>Chi đầu tư xây dựng cơ bản, mua sắm trang thiết bị, sửa chữa lớn tài sản cố định</w:t>
      </w:r>
    </w:p>
    <w:p w:rsidR="009D7D5F" w:rsidRPr="00C230A1" w:rsidRDefault="009D7D5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Mua sắm tài sản cố định, thiêt bị đồng bộ có giá trị từ 10 triệu đồng Việt Nam trở lên bằng nguồn vốn ngân sách thì phải bàn bạc thật kỹ, thống nhất trong ban giám hiệu và hội đồng trường và làm thủ tục trình  phòng Giáo dục và Đào tạo phê duyệt.</w:t>
      </w:r>
    </w:p>
    <w:p w:rsidR="009D7D5F" w:rsidRPr="00C230A1" w:rsidRDefault="009D7D5F"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Quyết định điều động, sắp xếp lại tài sản nội bộ trong phạm vi đơn vị quản lý và quyết định thanh lý các tài sản cố định và báo </w:t>
      </w:r>
      <w:r w:rsidR="00DB3FF6" w:rsidRPr="00C230A1">
        <w:rPr>
          <w:color w:val="000000" w:themeColor="text1"/>
          <w:sz w:val="28"/>
          <w:szCs w:val="28"/>
        </w:rPr>
        <w:t xml:space="preserve">cáo phòng Giáo dục và Đào tạo. </w:t>
      </w:r>
      <w:r w:rsidRPr="00C230A1">
        <w:rPr>
          <w:color w:val="000000" w:themeColor="text1"/>
          <w:sz w:val="28"/>
          <w:szCs w:val="28"/>
        </w:rPr>
        <w:t>Số tiền thu được do thanh lý, nhượng bán tài sản sau khi trừ chi phí hợp lệ trong quá trình thanh lý được bổ sung vào quỹ ngân sách theo quy định.</w:t>
      </w:r>
    </w:p>
    <w:p w:rsidR="005C6681" w:rsidRPr="00C230A1" w:rsidRDefault="005577A3"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 xml:space="preserve">3. </w:t>
      </w:r>
      <w:r w:rsidR="005C6681" w:rsidRPr="00C230A1">
        <w:rPr>
          <w:b/>
          <w:color w:val="000000" w:themeColor="text1"/>
          <w:sz w:val="28"/>
          <w:szCs w:val="28"/>
        </w:rPr>
        <w:t>Các khoản chi khác theo quy định của Pháp luật</w:t>
      </w:r>
      <w:r w:rsidR="000961D4" w:rsidRPr="00C230A1">
        <w:rPr>
          <w:b/>
          <w:color w:val="000000" w:themeColor="text1"/>
          <w:sz w:val="28"/>
          <w:szCs w:val="28"/>
        </w:rPr>
        <w:t>, các khoản hỗ trợ của tỉnh bình dương</w:t>
      </w:r>
    </w:p>
    <w:p w:rsidR="00C640FD" w:rsidRPr="00C230A1" w:rsidRDefault="0084643C"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Strong"/>
          <w:b w:val="0"/>
          <w:color w:val="000000" w:themeColor="text1"/>
          <w:sz w:val="28"/>
          <w:szCs w:val="28"/>
          <w:bdr w:val="none" w:sz="0" w:space="0" w:color="auto" w:frame="1"/>
        </w:rPr>
        <w:t xml:space="preserve">- </w:t>
      </w:r>
      <w:r w:rsidR="00C640FD" w:rsidRPr="00C230A1">
        <w:rPr>
          <w:rStyle w:val="Strong"/>
          <w:b w:val="0"/>
          <w:color w:val="000000" w:themeColor="text1"/>
          <w:sz w:val="28"/>
          <w:szCs w:val="28"/>
          <w:bdr w:val="none" w:sz="0" w:space="0" w:color="auto" w:frame="1"/>
        </w:rPr>
        <w:t>Chế độ chi trả thêm giờ</w:t>
      </w:r>
      <w:r w:rsidR="00C640FD" w:rsidRPr="00C230A1">
        <w:rPr>
          <w:b/>
          <w:color w:val="000000" w:themeColor="text1"/>
          <w:sz w:val="28"/>
          <w:szCs w:val="28"/>
        </w:rPr>
        <w:t xml:space="preserve">: </w:t>
      </w:r>
      <w:r w:rsidR="00C640FD" w:rsidRPr="00C230A1">
        <w:rPr>
          <w:color w:val="000000" w:themeColor="text1"/>
          <w:sz w:val="28"/>
          <w:szCs w:val="28"/>
        </w:rPr>
        <w:t>Định mức giờ tiêu chuẩn cho giáo viên trong năm áp dụng theo qui định của ngành. Mọi công tác kiêm nhiệm theo đúng văn bản Nhà nước. Số tiết thừa giờ được tính theo năm học và được chi trả theo chế độ hiện hành.</w:t>
      </w:r>
      <w:r w:rsidR="00811018" w:rsidRPr="00C230A1">
        <w:rPr>
          <w:color w:val="000000" w:themeColor="text1"/>
          <w:sz w:val="28"/>
          <w:szCs w:val="28"/>
        </w:rPr>
        <w:t xml:space="preserve"> </w:t>
      </w:r>
      <w:r w:rsidR="00854A6B" w:rsidRPr="00C230A1">
        <w:rPr>
          <w:color w:val="000000" w:themeColor="text1"/>
          <w:sz w:val="28"/>
          <w:szCs w:val="28"/>
        </w:rPr>
        <w:t>Hỗ trợ giáo viên cốt cán bồi dưỡng đại trà modoun cho giáo viên.</w:t>
      </w:r>
    </w:p>
    <w:p w:rsidR="00AE7638" w:rsidRPr="00C230A1" w:rsidRDefault="0084643C"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AE7638" w:rsidRPr="00C230A1">
        <w:rPr>
          <w:color w:val="000000" w:themeColor="text1"/>
          <w:sz w:val="28"/>
          <w:szCs w:val="28"/>
        </w:rPr>
        <w:t>Thực hiện theo nghị định 81/2021/NĐ</w:t>
      </w:r>
      <w:r w:rsidR="00725422" w:rsidRPr="00C230A1">
        <w:rPr>
          <w:color w:val="000000" w:themeColor="text1"/>
          <w:sz w:val="28"/>
          <w:szCs w:val="28"/>
        </w:rPr>
        <w:t>-</w:t>
      </w:r>
      <w:r w:rsidR="00AE7638" w:rsidRPr="00C230A1">
        <w:rPr>
          <w:color w:val="000000" w:themeColor="text1"/>
          <w:sz w:val="28"/>
          <w:szCs w:val="28"/>
        </w:rPr>
        <w:t xml:space="preserve">CP có hiệu lưc ngày 15/10/2021 quy định về cơ chế thu quản lý học phí đối với </w:t>
      </w:r>
      <w:r w:rsidR="00725422" w:rsidRPr="00C230A1">
        <w:rPr>
          <w:color w:val="000000" w:themeColor="text1"/>
          <w:sz w:val="28"/>
          <w:szCs w:val="28"/>
        </w:rPr>
        <w:t>cơ sở giáo dục thuộc hệ thống giáo dục quốc dân và chính sách miễn, giảm học phí, hỗ trợ chi phí học tập; giá dịch vụ trong lĩnh vực giáo dục đào tạo.</w:t>
      </w:r>
    </w:p>
    <w:p w:rsidR="00274E2D" w:rsidRPr="00C230A1" w:rsidRDefault="00274E2D" w:rsidP="00940B41">
      <w:pPr>
        <w:spacing w:before="120" w:after="120"/>
        <w:ind w:firstLine="720"/>
        <w:jc w:val="both"/>
        <w:rPr>
          <w:color w:val="000000" w:themeColor="text1"/>
          <w:sz w:val="28"/>
          <w:szCs w:val="28"/>
        </w:rPr>
      </w:pPr>
      <w:r w:rsidRPr="00C230A1">
        <w:rPr>
          <w:color w:val="000000" w:themeColor="text1"/>
          <w:sz w:val="28"/>
          <w:szCs w:val="28"/>
        </w:rPr>
        <w:t xml:space="preserve">- Thực hiện theo nghị quyết của tỉnh bình Dương về chi hỗ trợ </w:t>
      </w:r>
      <w:r w:rsidR="006E4CBD" w:rsidRPr="00C230A1">
        <w:rPr>
          <w:color w:val="000000" w:themeColor="text1"/>
          <w:sz w:val="28"/>
          <w:szCs w:val="28"/>
        </w:rPr>
        <w:t>chi phí học tập hiện hành.</w:t>
      </w:r>
    </w:p>
    <w:p w:rsidR="00725422" w:rsidRPr="00C230A1" w:rsidRDefault="0084643C" w:rsidP="00940B41">
      <w:pPr>
        <w:pStyle w:val="ListParagraph"/>
        <w:spacing w:before="120" w:after="120"/>
        <w:ind w:left="540" w:firstLine="720"/>
        <w:jc w:val="both"/>
        <w:rPr>
          <w:color w:val="000000" w:themeColor="text1"/>
          <w:sz w:val="28"/>
          <w:szCs w:val="28"/>
        </w:rPr>
      </w:pPr>
      <w:r w:rsidRPr="00C230A1">
        <w:rPr>
          <w:color w:val="000000" w:themeColor="text1"/>
          <w:sz w:val="28"/>
          <w:szCs w:val="28"/>
        </w:rPr>
        <w:t xml:space="preserve">+ </w:t>
      </w:r>
      <w:r w:rsidR="00725422" w:rsidRPr="00C230A1">
        <w:rPr>
          <w:color w:val="000000" w:themeColor="text1"/>
          <w:sz w:val="28"/>
          <w:szCs w:val="28"/>
        </w:rPr>
        <w:t>Chi cấp bù học phí theo mức thu 40.000đ/tháng đối với học sinh hộ nghèo.</w:t>
      </w:r>
    </w:p>
    <w:p w:rsidR="00BC567E" w:rsidRPr="00C230A1" w:rsidRDefault="00725422" w:rsidP="00940B41">
      <w:pPr>
        <w:pStyle w:val="ListParagraph"/>
        <w:spacing w:before="120" w:after="120"/>
        <w:ind w:left="540" w:firstLine="720"/>
        <w:jc w:val="both"/>
        <w:rPr>
          <w:color w:val="000000" w:themeColor="text1"/>
          <w:sz w:val="28"/>
          <w:szCs w:val="28"/>
        </w:rPr>
      </w:pPr>
      <w:r w:rsidRPr="00C230A1">
        <w:rPr>
          <w:color w:val="000000" w:themeColor="text1"/>
          <w:sz w:val="28"/>
          <w:szCs w:val="28"/>
        </w:rPr>
        <w:lastRenderedPageBreak/>
        <w:t xml:space="preserve">+ </w:t>
      </w:r>
      <w:r w:rsidR="000E08C2" w:rsidRPr="00C230A1">
        <w:rPr>
          <w:color w:val="000000" w:themeColor="text1"/>
          <w:sz w:val="28"/>
          <w:szCs w:val="28"/>
        </w:rPr>
        <w:t>H</w:t>
      </w:r>
      <w:r w:rsidR="00D6678B" w:rsidRPr="00C230A1">
        <w:rPr>
          <w:color w:val="000000" w:themeColor="text1"/>
          <w:sz w:val="28"/>
          <w:szCs w:val="28"/>
        </w:rPr>
        <w:t>ỗ trợ chi phí h</w:t>
      </w:r>
      <w:r w:rsidR="00DB3FF6" w:rsidRPr="00C230A1">
        <w:rPr>
          <w:color w:val="000000" w:themeColor="text1"/>
          <w:sz w:val="28"/>
          <w:szCs w:val="28"/>
        </w:rPr>
        <w:t>ọc tập cho học sinh</w:t>
      </w:r>
      <w:r w:rsidR="00467227" w:rsidRPr="00C230A1">
        <w:rPr>
          <w:color w:val="000000" w:themeColor="text1"/>
          <w:sz w:val="28"/>
          <w:szCs w:val="28"/>
        </w:rPr>
        <w:t>: 150</w:t>
      </w:r>
      <w:r w:rsidR="00F52CCA" w:rsidRPr="00C230A1">
        <w:rPr>
          <w:color w:val="000000" w:themeColor="text1"/>
          <w:sz w:val="28"/>
          <w:szCs w:val="28"/>
        </w:rPr>
        <w:t xml:space="preserve">.000 đ/ tháng/1 hs </w:t>
      </w:r>
      <w:r w:rsidR="00D6678B" w:rsidRPr="00C230A1">
        <w:rPr>
          <w:color w:val="000000" w:themeColor="text1"/>
          <w:sz w:val="28"/>
          <w:szCs w:val="28"/>
        </w:rPr>
        <w:t xml:space="preserve"> theo </w:t>
      </w:r>
      <w:r w:rsidR="00F52CCA" w:rsidRPr="00C230A1">
        <w:rPr>
          <w:color w:val="000000" w:themeColor="text1"/>
          <w:sz w:val="28"/>
          <w:szCs w:val="28"/>
        </w:rPr>
        <w:t>tháng thực học.</w:t>
      </w:r>
      <w:r w:rsidR="000E08C2" w:rsidRPr="00C230A1">
        <w:rPr>
          <w:color w:val="000000" w:themeColor="text1"/>
          <w:sz w:val="28"/>
          <w:szCs w:val="28"/>
        </w:rPr>
        <w:t>( nếu có công văn mới</w:t>
      </w:r>
      <w:r w:rsidR="000B3708" w:rsidRPr="00C230A1">
        <w:rPr>
          <w:color w:val="000000" w:themeColor="text1"/>
          <w:sz w:val="28"/>
          <w:szCs w:val="28"/>
        </w:rPr>
        <w:t xml:space="preserve"> của tỉnh</w:t>
      </w:r>
      <w:r w:rsidR="000E08C2" w:rsidRPr="00C230A1">
        <w:rPr>
          <w:color w:val="000000" w:themeColor="text1"/>
          <w:sz w:val="28"/>
          <w:szCs w:val="28"/>
        </w:rPr>
        <w:t xml:space="preserve"> thì trường sẽ áp dụng theo công văn được đổi mới)</w:t>
      </w:r>
    </w:p>
    <w:p w:rsidR="00AD3853" w:rsidRPr="00C230A1" w:rsidRDefault="0084643C"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D15A4E" w:rsidRPr="00C230A1">
        <w:rPr>
          <w:color w:val="000000" w:themeColor="text1"/>
          <w:sz w:val="28"/>
          <w:szCs w:val="28"/>
        </w:rPr>
        <w:t>Nghị Quyết 07/2019 của HĐND tỉnh Bình Dương  ngày 31/7/2019 về phụ cấp cho nhân viên làm công tác khác có gốc là giáo viên, hỗ trợ phụ cấp bảo vệ, phục vụ, về chính sách hỗ trợ giáo viên có bằng thạc sĩ, phụ cấp y tế học đường , về việc hỗ trợ phụ cấp thư viện, về việc hỗ trợ phụ cấp CBQL, công tác xa nhà cho CB-GV-CNV,...</w:t>
      </w:r>
    </w:p>
    <w:p w:rsidR="00BC567E" w:rsidRPr="00C230A1" w:rsidRDefault="00D15A4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C640FD" w:rsidRPr="00C230A1">
        <w:rPr>
          <w:color w:val="000000" w:themeColor="text1"/>
          <w:sz w:val="28"/>
          <w:szCs w:val="28"/>
        </w:rPr>
        <w:t>Chi tiền hỗ trợ bảo vệ: 600.000 đ/ n</w:t>
      </w:r>
      <w:r w:rsidR="00BC567E" w:rsidRPr="00C230A1">
        <w:rPr>
          <w:color w:val="000000" w:themeColor="text1"/>
          <w:sz w:val="28"/>
          <w:szCs w:val="28"/>
        </w:rPr>
        <w:t>gười, phục vụ 500.000 đ/ người.</w:t>
      </w:r>
    </w:p>
    <w:p w:rsidR="00BC567E" w:rsidRPr="00C230A1" w:rsidRDefault="00D15A4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B16003" w:rsidRPr="00C230A1">
        <w:rPr>
          <w:color w:val="000000" w:themeColor="text1"/>
          <w:sz w:val="28"/>
          <w:szCs w:val="28"/>
        </w:rPr>
        <w:t>Chi tiền đồng phục bảo vệ :1 người bộ / năm x 2 bộ ( 600.000 đ</w:t>
      </w:r>
      <w:r w:rsidR="00DB3FF6" w:rsidRPr="00C230A1">
        <w:rPr>
          <w:color w:val="000000" w:themeColor="text1"/>
          <w:sz w:val="28"/>
          <w:szCs w:val="28"/>
        </w:rPr>
        <w:t xml:space="preserve"> x </w:t>
      </w:r>
      <w:r w:rsidR="00B14BF6" w:rsidRPr="00C230A1">
        <w:rPr>
          <w:color w:val="000000" w:themeColor="text1"/>
          <w:sz w:val="28"/>
          <w:szCs w:val="28"/>
        </w:rPr>
        <w:t xml:space="preserve">2 người = </w:t>
      </w:r>
      <w:r w:rsidR="00B16003" w:rsidRPr="00C230A1">
        <w:rPr>
          <w:color w:val="000000" w:themeColor="text1"/>
          <w:sz w:val="28"/>
          <w:szCs w:val="28"/>
        </w:rPr>
        <w:t>1.200.000 đ)</w:t>
      </w:r>
      <w:r w:rsidR="00467227" w:rsidRPr="00C230A1">
        <w:rPr>
          <w:color w:val="000000" w:themeColor="text1"/>
          <w:sz w:val="28"/>
          <w:szCs w:val="28"/>
        </w:rPr>
        <w:t xml:space="preserve"> chi theo danh sách ký nhận</w:t>
      </w:r>
      <w:r w:rsidR="00277E05" w:rsidRPr="00C230A1">
        <w:rPr>
          <w:color w:val="000000" w:themeColor="text1"/>
          <w:sz w:val="28"/>
          <w:szCs w:val="28"/>
        </w:rPr>
        <w:t>.</w:t>
      </w:r>
    </w:p>
    <w:p w:rsidR="00BC567E" w:rsidRPr="00C230A1" w:rsidRDefault="00D15A4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B16003" w:rsidRPr="00C230A1">
        <w:rPr>
          <w:color w:val="000000" w:themeColor="text1"/>
          <w:sz w:val="28"/>
          <w:szCs w:val="28"/>
        </w:rPr>
        <w:t>Chi tiền c</w:t>
      </w:r>
      <w:r w:rsidR="00C640FD" w:rsidRPr="00C230A1">
        <w:rPr>
          <w:color w:val="000000" w:themeColor="text1"/>
          <w:sz w:val="28"/>
          <w:szCs w:val="28"/>
        </w:rPr>
        <w:t>ông tác thư viện</w:t>
      </w:r>
      <w:r w:rsidR="00B14BF6" w:rsidRPr="00C230A1">
        <w:rPr>
          <w:color w:val="000000" w:themeColor="text1"/>
          <w:sz w:val="28"/>
          <w:szCs w:val="28"/>
        </w:rPr>
        <w:t xml:space="preserve"> (</w:t>
      </w:r>
      <w:r w:rsidR="00B16003" w:rsidRPr="00C230A1">
        <w:rPr>
          <w:color w:val="000000" w:themeColor="text1"/>
          <w:sz w:val="28"/>
          <w:szCs w:val="28"/>
        </w:rPr>
        <w:t>0.2)</w:t>
      </w:r>
      <w:r w:rsidR="00BC567E" w:rsidRPr="00C230A1">
        <w:rPr>
          <w:color w:val="000000" w:themeColor="text1"/>
          <w:sz w:val="28"/>
          <w:szCs w:val="28"/>
        </w:rPr>
        <w:t>.</w:t>
      </w:r>
    </w:p>
    <w:p w:rsidR="00B16003" w:rsidRPr="00C230A1" w:rsidRDefault="00D15A4E"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86770D" w:rsidRPr="00C230A1">
        <w:rPr>
          <w:color w:val="000000" w:themeColor="text1"/>
          <w:sz w:val="28"/>
          <w:szCs w:val="28"/>
        </w:rPr>
        <w:t xml:space="preserve">Chi tiền công tác </w:t>
      </w:r>
      <w:r w:rsidR="00C640FD" w:rsidRPr="00C230A1">
        <w:rPr>
          <w:color w:val="000000" w:themeColor="text1"/>
          <w:sz w:val="28"/>
          <w:szCs w:val="28"/>
        </w:rPr>
        <w:t xml:space="preserve"> nhà xa</w:t>
      </w:r>
      <w:r w:rsidR="00050BCA" w:rsidRPr="00C230A1">
        <w:rPr>
          <w:color w:val="000000" w:themeColor="text1"/>
          <w:sz w:val="28"/>
          <w:szCs w:val="28"/>
        </w:rPr>
        <w:t xml:space="preserve"> từ 15 km đến 40</w:t>
      </w:r>
      <w:r w:rsidR="0086770D" w:rsidRPr="00C230A1">
        <w:rPr>
          <w:color w:val="000000" w:themeColor="text1"/>
          <w:sz w:val="28"/>
          <w:szCs w:val="28"/>
        </w:rPr>
        <w:t xml:space="preserve">km  100.000 đ/ tháng </w:t>
      </w:r>
      <w:r w:rsidR="00050BCA" w:rsidRPr="00C230A1">
        <w:rPr>
          <w:color w:val="000000" w:themeColor="text1"/>
          <w:sz w:val="28"/>
          <w:szCs w:val="28"/>
        </w:rPr>
        <w:t>, trên 40</w:t>
      </w:r>
      <w:r w:rsidR="00BC567E" w:rsidRPr="00C230A1">
        <w:rPr>
          <w:color w:val="000000" w:themeColor="text1"/>
          <w:sz w:val="28"/>
          <w:szCs w:val="28"/>
        </w:rPr>
        <w:t xml:space="preserve"> km 150.000 đ/ tháng</w:t>
      </w:r>
      <w:r w:rsidR="008C7062" w:rsidRPr="00C230A1">
        <w:rPr>
          <w:color w:val="000000" w:themeColor="text1"/>
          <w:sz w:val="28"/>
          <w:szCs w:val="28"/>
        </w:rPr>
        <w:t>.</w:t>
      </w:r>
    </w:p>
    <w:p w:rsidR="00E9222C" w:rsidRPr="00C230A1" w:rsidRDefault="004E025E"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D15A4E" w:rsidRPr="00C230A1">
        <w:rPr>
          <w:color w:val="000000" w:themeColor="text1"/>
          <w:sz w:val="28"/>
          <w:szCs w:val="28"/>
        </w:rPr>
        <w:t xml:space="preserve">+ </w:t>
      </w:r>
      <w:r w:rsidR="00C640FD" w:rsidRPr="00C230A1">
        <w:rPr>
          <w:color w:val="000000" w:themeColor="text1"/>
          <w:sz w:val="28"/>
          <w:szCs w:val="28"/>
        </w:rPr>
        <w:t>Hỗ trợ CC- VC có</w:t>
      </w:r>
      <w:r w:rsidR="002849FA" w:rsidRPr="00C230A1">
        <w:rPr>
          <w:color w:val="000000" w:themeColor="text1"/>
          <w:sz w:val="28"/>
          <w:szCs w:val="28"/>
        </w:rPr>
        <w:t xml:space="preserve"> </w:t>
      </w:r>
      <w:r w:rsidR="00C640FD" w:rsidRPr="00C230A1">
        <w:rPr>
          <w:color w:val="000000" w:themeColor="text1"/>
          <w:sz w:val="28"/>
          <w:szCs w:val="28"/>
        </w:rPr>
        <w:t>gốc GV phân công làm công tác khác</w:t>
      </w:r>
      <w:r w:rsidR="005A1B00" w:rsidRPr="00C230A1">
        <w:rPr>
          <w:color w:val="000000" w:themeColor="text1"/>
          <w:sz w:val="28"/>
          <w:szCs w:val="28"/>
        </w:rPr>
        <w:t xml:space="preserve"> 30%.</w:t>
      </w:r>
    </w:p>
    <w:p w:rsidR="00AD3853" w:rsidRPr="00C230A1" w:rsidRDefault="00725422"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D15A4E" w:rsidRPr="00C230A1">
        <w:rPr>
          <w:color w:val="000000" w:themeColor="text1"/>
          <w:sz w:val="28"/>
          <w:szCs w:val="28"/>
        </w:rPr>
        <w:t xml:space="preserve">+ </w:t>
      </w:r>
      <w:r w:rsidR="00AD3853" w:rsidRPr="00C230A1">
        <w:rPr>
          <w:color w:val="000000" w:themeColor="text1"/>
          <w:sz w:val="28"/>
          <w:szCs w:val="28"/>
        </w:rPr>
        <w:t>Chi kỷ niệm các ngày l</w:t>
      </w:r>
      <w:r w:rsidR="00AD3853" w:rsidRPr="00C230A1">
        <w:rPr>
          <w:color w:val="000000" w:themeColor="text1"/>
          <w:sz w:val="28"/>
          <w:szCs w:val="28"/>
          <w:lang w:val="vi-VN"/>
        </w:rPr>
        <w:t>ễ</w:t>
      </w:r>
      <w:r w:rsidR="00A0263E" w:rsidRPr="00C230A1">
        <w:rPr>
          <w:color w:val="000000" w:themeColor="text1"/>
          <w:sz w:val="28"/>
          <w:szCs w:val="28"/>
        </w:rPr>
        <w:t xml:space="preserve">, tết </w:t>
      </w:r>
      <w:r w:rsidR="00AD3853" w:rsidRPr="00C230A1">
        <w:rPr>
          <w:color w:val="000000" w:themeColor="text1"/>
          <w:sz w:val="28"/>
          <w:szCs w:val="28"/>
        </w:rPr>
        <w:t xml:space="preserve">lớn: </w:t>
      </w:r>
      <w:r w:rsidR="00B14BF6" w:rsidRPr="00C230A1">
        <w:rPr>
          <w:color w:val="000000" w:themeColor="text1"/>
          <w:sz w:val="28"/>
          <w:szCs w:val="28"/>
        </w:rPr>
        <w:t>Tết</w:t>
      </w:r>
      <w:r w:rsidR="00A0263E" w:rsidRPr="00C230A1">
        <w:rPr>
          <w:color w:val="000000" w:themeColor="text1"/>
          <w:sz w:val="28"/>
          <w:szCs w:val="28"/>
        </w:rPr>
        <w:t>, n</w:t>
      </w:r>
      <w:r w:rsidR="00AD3853" w:rsidRPr="00C230A1">
        <w:rPr>
          <w:color w:val="000000" w:themeColor="text1"/>
          <w:sz w:val="28"/>
          <w:szCs w:val="28"/>
        </w:rPr>
        <w:t xml:space="preserve">gày </w:t>
      </w:r>
      <w:r w:rsidR="00AD3853" w:rsidRPr="00C230A1">
        <w:rPr>
          <w:color w:val="000000" w:themeColor="text1"/>
          <w:sz w:val="28"/>
          <w:szCs w:val="28"/>
          <w:lang w:val="vi-VN"/>
        </w:rPr>
        <w:t>N</w:t>
      </w:r>
      <w:r w:rsidR="00AD3853" w:rsidRPr="00C230A1">
        <w:rPr>
          <w:color w:val="000000" w:themeColor="text1"/>
          <w:sz w:val="28"/>
          <w:szCs w:val="28"/>
        </w:rPr>
        <w:t xml:space="preserve">hà </w:t>
      </w:r>
      <w:r w:rsidR="00AD3853" w:rsidRPr="00C230A1">
        <w:rPr>
          <w:color w:val="000000" w:themeColor="text1"/>
          <w:sz w:val="28"/>
          <w:szCs w:val="28"/>
          <w:lang w:val="vi-VN"/>
        </w:rPr>
        <w:t>g</w:t>
      </w:r>
      <w:r w:rsidR="00B14BF6" w:rsidRPr="00C230A1">
        <w:rPr>
          <w:color w:val="000000" w:themeColor="text1"/>
          <w:sz w:val="28"/>
          <w:szCs w:val="28"/>
        </w:rPr>
        <w:t>iáo Việt Nam 20/11 hằng năm.</w:t>
      </w:r>
    </w:p>
    <w:p w:rsidR="004E025E" w:rsidRPr="00C230A1" w:rsidRDefault="004E025E" w:rsidP="00940B41">
      <w:pPr>
        <w:spacing w:before="120" w:after="120"/>
        <w:ind w:firstLine="720"/>
        <w:jc w:val="both"/>
        <w:rPr>
          <w:color w:val="000000" w:themeColor="text1"/>
          <w:sz w:val="28"/>
          <w:szCs w:val="28"/>
        </w:rPr>
      </w:pPr>
      <w:r w:rsidRPr="00C230A1">
        <w:rPr>
          <w:color w:val="000000" w:themeColor="text1"/>
          <w:sz w:val="28"/>
          <w:szCs w:val="28"/>
        </w:rPr>
        <w:t xml:space="preserve"> + Hỗ trợ GV sinh hoạt hè: 200.000 đ/ người</w:t>
      </w:r>
    </w:p>
    <w:p w:rsidR="00A0263E" w:rsidRPr="00C230A1" w:rsidRDefault="00A0263E" w:rsidP="00940B41">
      <w:pPr>
        <w:spacing w:before="120" w:after="120"/>
        <w:ind w:firstLine="720"/>
        <w:jc w:val="both"/>
        <w:rPr>
          <w:color w:val="000000" w:themeColor="text1"/>
          <w:sz w:val="28"/>
          <w:szCs w:val="28"/>
        </w:rPr>
      </w:pPr>
      <w:r w:rsidRPr="00C230A1">
        <w:rPr>
          <w:color w:val="000000" w:themeColor="text1"/>
          <w:sz w:val="28"/>
          <w:szCs w:val="28"/>
        </w:rPr>
        <w:t>+ Chi mua bảo hiểm tài sản.</w:t>
      </w:r>
    </w:p>
    <w:p w:rsidR="000B3708" w:rsidRPr="00C230A1" w:rsidRDefault="000B3708" w:rsidP="00940B41">
      <w:pPr>
        <w:spacing w:before="120" w:after="120"/>
        <w:ind w:firstLine="720"/>
        <w:jc w:val="both"/>
        <w:rPr>
          <w:color w:val="000000" w:themeColor="text1"/>
          <w:sz w:val="28"/>
          <w:szCs w:val="28"/>
        </w:rPr>
      </w:pPr>
      <w:r w:rsidRPr="00C230A1">
        <w:rPr>
          <w:color w:val="000000" w:themeColor="text1"/>
          <w:sz w:val="28"/>
          <w:szCs w:val="28"/>
        </w:rPr>
        <w:t>+ C</w:t>
      </w:r>
      <w:r w:rsidR="00442AF5" w:rsidRPr="00C230A1">
        <w:rPr>
          <w:color w:val="000000" w:themeColor="text1"/>
          <w:sz w:val="28"/>
          <w:szCs w:val="28"/>
        </w:rPr>
        <w:t>ác khoản chi hỗ trợ khác nếu có chi theo công văn, quyết định, nghị quyết của tỉnh Bình Dương.</w:t>
      </w:r>
    </w:p>
    <w:p w:rsidR="00C640FD" w:rsidRPr="00C230A1" w:rsidRDefault="005F5930" w:rsidP="00940B41">
      <w:pPr>
        <w:spacing w:before="120" w:after="120"/>
        <w:ind w:firstLine="720"/>
        <w:jc w:val="both"/>
        <w:rPr>
          <w:color w:val="000000" w:themeColor="text1"/>
          <w:sz w:val="28"/>
          <w:szCs w:val="28"/>
        </w:rPr>
      </w:pPr>
      <w:r w:rsidRPr="00C230A1">
        <w:rPr>
          <w:color w:val="000000" w:themeColor="text1"/>
          <w:sz w:val="28"/>
          <w:szCs w:val="28"/>
        </w:rPr>
        <w:t xml:space="preserve">- Căn Chứ vào Nghị định số: 115/2020/NĐ –CP ngày 25/09/2020 của </w:t>
      </w:r>
      <w:r w:rsidRPr="00C230A1">
        <w:rPr>
          <w:iCs/>
          <w:color w:val="000000" w:themeColor="text1"/>
          <w:sz w:val="28"/>
          <w:szCs w:val="28"/>
        </w:rPr>
        <w:t>Chính phủ ban hành về việc quy định về tuyển dụng, sử dụng và quản lý viện chức: Chi t</w:t>
      </w:r>
      <w:r w:rsidR="00C640FD" w:rsidRPr="00C230A1">
        <w:rPr>
          <w:color w:val="000000" w:themeColor="text1"/>
          <w:sz w:val="28"/>
          <w:szCs w:val="28"/>
        </w:rPr>
        <w:t>rợ cấp thôi việc.</w:t>
      </w:r>
    </w:p>
    <w:p w:rsidR="000C6DD1" w:rsidRPr="00C230A1" w:rsidRDefault="00151E90"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 xml:space="preserve">III. </w:t>
      </w:r>
      <w:r w:rsidR="000C6DD1" w:rsidRPr="00C230A1">
        <w:rPr>
          <w:b/>
          <w:color w:val="000000" w:themeColor="text1"/>
          <w:sz w:val="28"/>
          <w:szCs w:val="28"/>
          <w:lang w:val="vi-VN"/>
        </w:rPr>
        <w:t>Quản lý và sử dụng quỹ khen thưởng, phúc lợi</w:t>
      </w:r>
      <w:r w:rsidR="000C6DD1" w:rsidRPr="00C230A1">
        <w:rPr>
          <w:b/>
          <w:color w:val="000000" w:themeColor="text1"/>
          <w:sz w:val="28"/>
          <w:szCs w:val="28"/>
        </w:rPr>
        <w:t>,</w:t>
      </w:r>
      <w:r w:rsidR="000C6DD1" w:rsidRPr="00C230A1">
        <w:rPr>
          <w:b/>
          <w:color w:val="000000" w:themeColor="text1"/>
          <w:sz w:val="28"/>
          <w:szCs w:val="28"/>
          <w:lang w:val="vi-VN"/>
        </w:rPr>
        <w:t xml:space="preserve"> kinh phí tiết kiệm được</w:t>
      </w:r>
      <w:r w:rsidR="000C6DD1" w:rsidRPr="00C230A1">
        <w:rPr>
          <w:b/>
          <w:color w:val="000000" w:themeColor="text1"/>
          <w:sz w:val="28"/>
          <w:szCs w:val="28"/>
        </w:rPr>
        <w:t>:</w:t>
      </w:r>
    </w:p>
    <w:p w:rsidR="00BD0509" w:rsidRPr="00C230A1" w:rsidRDefault="00DB3FF6"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 xml:space="preserve">1. </w:t>
      </w:r>
      <w:r w:rsidR="00282BE2" w:rsidRPr="00C230A1">
        <w:rPr>
          <w:b/>
          <w:color w:val="000000" w:themeColor="text1"/>
          <w:sz w:val="28"/>
          <w:szCs w:val="28"/>
        </w:rPr>
        <w:t xml:space="preserve">Chi thu nhập tăng thêm </w:t>
      </w:r>
    </w:p>
    <w:p w:rsidR="00BD0509" w:rsidRPr="00C230A1" w:rsidRDefault="00BC403B"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color w:val="000000" w:themeColor="text1"/>
          <w:sz w:val="28"/>
          <w:szCs w:val="28"/>
        </w:rPr>
        <w:t xml:space="preserve">Căn cứ vào </w:t>
      </w:r>
      <w:r w:rsidRPr="00C230A1">
        <w:rPr>
          <w:color w:val="000000" w:themeColor="text1"/>
          <w:sz w:val="28"/>
          <w:szCs w:val="28"/>
          <w:lang w:val="vi-VN"/>
        </w:rPr>
        <w:t xml:space="preserve">Nghị định số </w:t>
      </w:r>
      <w:r w:rsidRPr="00C230A1">
        <w:rPr>
          <w:color w:val="000000" w:themeColor="text1"/>
          <w:sz w:val="28"/>
          <w:szCs w:val="28"/>
        </w:rPr>
        <w:t>60</w:t>
      </w:r>
      <w:r w:rsidRPr="00C230A1">
        <w:rPr>
          <w:color w:val="000000" w:themeColor="text1"/>
          <w:sz w:val="28"/>
          <w:szCs w:val="28"/>
          <w:lang w:val="vi-VN"/>
        </w:rPr>
        <w:t>/20</w:t>
      </w:r>
      <w:r w:rsidRPr="00C230A1">
        <w:rPr>
          <w:color w:val="000000" w:themeColor="text1"/>
          <w:sz w:val="28"/>
          <w:szCs w:val="28"/>
        </w:rPr>
        <w:t>21</w:t>
      </w:r>
      <w:r w:rsidRPr="00C230A1">
        <w:rPr>
          <w:color w:val="000000" w:themeColor="text1"/>
          <w:sz w:val="28"/>
          <w:szCs w:val="28"/>
          <w:lang w:val="vi-VN"/>
        </w:rPr>
        <w:t xml:space="preserve">/NĐ-CP ngày </w:t>
      </w:r>
      <w:r w:rsidRPr="00C230A1">
        <w:rPr>
          <w:color w:val="000000" w:themeColor="text1"/>
          <w:sz w:val="28"/>
          <w:szCs w:val="28"/>
        </w:rPr>
        <w:t>21/6/2021</w:t>
      </w:r>
      <w:r w:rsidRPr="00C230A1">
        <w:rPr>
          <w:color w:val="000000" w:themeColor="text1"/>
          <w:sz w:val="28"/>
          <w:szCs w:val="28"/>
          <w:lang w:val="vi-VN"/>
        </w:rPr>
        <w:t xml:space="preserve"> của Chính phủ quy </w:t>
      </w:r>
      <w:r w:rsidRPr="00C230A1">
        <w:rPr>
          <w:color w:val="000000" w:themeColor="text1"/>
          <w:sz w:val="28"/>
          <w:szCs w:val="28"/>
        </w:rPr>
        <w:t>cơ chế tự chủ tài chính</w:t>
      </w:r>
      <w:r w:rsidRPr="00C230A1">
        <w:rPr>
          <w:color w:val="000000" w:themeColor="text1"/>
          <w:sz w:val="28"/>
          <w:szCs w:val="28"/>
          <w:lang w:val="vi-VN"/>
        </w:rPr>
        <w:t xml:space="preserve"> đối với sự nghiệp đơn vị công lập;</w:t>
      </w:r>
      <w:r w:rsidR="00282BE2" w:rsidRPr="00C230A1">
        <w:rPr>
          <w:b/>
          <w:color w:val="000000" w:themeColor="text1"/>
          <w:sz w:val="28"/>
          <w:szCs w:val="28"/>
        </w:rPr>
        <w:t xml:space="preserve"> </w:t>
      </w:r>
    </w:p>
    <w:p w:rsidR="00282BE2" w:rsidRPr="00C230A1" w:rsidRDefault="00282BE2"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color w:val="000000" w:themeColor="text1"/>
          <w:sz w:val="28"/>
          <w:szCs w:val="28"/>
        </w:rPr>
        <w:t>Chi thu nh</w:t>
      </w:r>
      <w:r w:rsidR="00914401" w:rsidRPr="00C230A1">
        <w:rPr>
          <w:color w:val="000000" w:themeColor="text1"/>
          <w:sz w:val="28"/>
          <w:szCs w:val="28"/>
        </w:rPr>
        <w:t xml:space="preserve">ập bình quân tăng thêm  không  </w:t>
      </w:r>
      <w:r w:rsidRPr="00C230A1">
        <w:rPr>
          <w:color w:val="000000" w:themeColor="text1"/>
          <w:sz w:val="28"/>
          <w:szCs w:val="28"/>
        </w:rPr>
        <w:t xml:space="preserve">quá 0,3 lần quỹ tiền lương cơ bản của viên chức, người lao động của đơn vị: Chia đều tăng thu nhập cho cán bộ - công chức – viên chức,  Đơn vị tạm chi chênh lệch thu nhập thực tế so với lương ngạch bậc chức vụ tăng </w:t>
      </w:r>
      <w:r w:rsidRPr="00C230A1">
        <w:rPr>
          <w:color w:val="000000" w:themeColor="text1"/>
          <w:sz w:val="28"/>
          <w:szCs w:val="28"/>
          <w:lang w:val="vi-VN"/>
        </w:rPr>
        <w:t xml:space="preserve"> thêm hàng tháng</w:t>
      </w:r>
      <w:r w:rsidRPr="00C230A1">
        <w:rPr>
          <w:color w:val="000000" w:themeColor="text1"/>
          <w:sz w:val="28"/>
          <w:szCs w:val="28"/>
        </w:rPr>
        <w:t xml:space="preserve"> cho Cán bộ- giáo viên, công nhân viên và giáo viên- nhân viên hợp đồng hợp đồng trên 9 tháng / năm là không quá </w:t>
      </w:r>
      <w:r w:rsidR="0031457B" w:rsidRPr="00C230A1">
        <w:rPr>
          <w:color w:val="000000" w:themeColor="text1"/>
          <w:sz w:val="28"/>
          <w:szCs w:val="28"/>
        </w:rPr>
        <w:t>4</w:t>
      </w:r>
      <w:r w:rsidRPr="00C230A1">
        <w:rPr>
          <w:color w:val="000000" w:themeColor="text1"/>
          <w:sz w:val="28"/>
          <w:szCs w:val="28"/>
        </w:rPr>
        <w:t>00.000 đ/ tháng/người  và lập danh sách ký nhận (Trừ giáo viên- nhân viên nghỉ việc không lương)</w:t>
      </w:r>
      <w:r w:rsidRPr="00C230A1">
        <w:rPr>
          <w:color w:val="000000" w:themeColor="text1"/>
          <w:sz w:val="28"/>
          <w:szCs w:val="28"/>
          <w:lang w:val="vi-VN"/>
        </w:rPr>
        <w:t>.</w:t>
      </w:r>
      <w:r w:rsidRPr="00C230A1">
        <w:rPr>
          <w:color w:val="000000" w:themeColor="text1"/>
          <w:sz w:val="28"/>
          <w:szCs w:val="28"/>
        </w:rPr>
        <w:t xml:space="preserve"> Chi trả qua ATM.</w:t>
      </w:r>
    </w:p>
    <w:p w:rsidR="00282BE2" w:rsidRPr="00C230A1" w:rsidRDefault="00282BE2" w:rsidP="00940B41">
      <w:pPr>
        <w:pStyle w:val="NormalWeb"/>
        <w:shd w:val="clear" w:color="auto" w:fill="FFFFFF"/>
        <w:spacing w:before="120" w:beforeAutospacing="0" w:after="120" w:afterAutospacing="0"/>
        <w:ind w:firstLine="720"/>
        <w:jc w:val="both"/>
        <w:textAlignment w:val="baseline"/>
        <w:rPr>
          <w:b/>
          <w:color w:val="000000" w:themeColor="text1"/>
          <w:sz w:val="28"/>
          <w:szCs w:val="28"/>
        </w:rPr>
      </w:pPr>
      <w:r w:rsidRPr="00C230A1">
        <w:rPr>
          <w:b/>
          <w:color w:val="000000" w:themeColor="text1"/>
          <w:sz w:val="28"/>
          <w:szCs w:val="28"/>
        </w:rPr>
        <w:t>2</w:t>
      </w:r>
      <w:r w:rsidR="00DB3FF6" w:rsidRPr="00C230A1">
        <w:rPr>
          <w:b/>
          <w:color w:val="000000" w:themeColor="text1"/>
          <w:sz w:val="28"/>
          <w:szCs w:val="28"/>
        </w:rPr>
        <w:t>.</w:t>
      </w:r>
      <w:r w:rsidRPr="00C230A1">
        <w:rPr>
          <w:b/>
          <w:color w:val="000000" w:themeColor="text1"/>
          <w:sz w:val="28"/>
          <w:szCs w:val="28"/>
        </w:rPr>
        <w:t xml:space="preserve"> Trích lập quỹ  phúc lợi và quỹ khen thưởng là không quá 1,5 tháng tiền lương, tiền công thực hiện trong năm của đơn vị.</w:t>
      </w:r>
    </w:p>
    <w:p w:rsidR="00282BE2" w:rsidRPr="00C230A1" w:rsidRDefault="00282BE2" w:rsidP="00940B41">
      <w:pPr>
        <w:shd w:val="clear" w:color="auto" w:fill="FFFFFF"/>
        <w:spacing w:before="120" w:after="120"/>
        <w:ind w:firstLine="720"/>
        <w:jc w:val="both"/>
        <w:textAlignment w:val="baseline"/>
        <w:rPr>
          <w:b/>
          <w:color w:val="000000" w:themeColor="text1"/>
          <w:sz w:val="28"/>
          <w:szCs w:val="28"/>
        </w:rPr>
      </w:pPr>
      <w:r w:rsidRPr="00C230A1">
        <w:rPr>
          <w:b/>
          <w:color w:val="000000" w:themeColor="text1"/>
          <w:sz w:val="28"/>
          <w:szCs w:val="28"/>
        </w:rPr>
        <w:lastRenderedPageBreak/>
        <w:t xml:space="preserve">Trong đó chi quỹ phúc lợi </w:t>
      </w:r>
      <w:r w:rsidRPr="00C230A1">
        <w:rPr>
          <w:b/>
          <w:bCs/>
          <w:color w:val="000000" w:themeColor="text1"/>
          <w:sz w:val="28"/>
          <w:szCs w:val="28"/>
        </w:rPr>
        <w:t>quyết toán bằng danh sách</w:t>
      </w:r>
      <w:r w:rsidRPr="00C230A1">
        <w:rPr>
          <w:bCs/>
          <w:color w:val="000000" w:themeColor="text1"/>
          <w:sz w:val="28"/>
          <w:szCs w:val="28"/>
        </w:rPr>
        <w:t xml:space="preserve"> </w:t>
      </w:r>
      <w:r w:rsidRPr="00C230A1">
        <w:rPr>
          <w:b/>
          <w:color w:val="000000" w:themeColor="text1"/>
          <w:sz w:val="28"/>
          <w:szCs w:val="28"/>
        </w:rPr>
        <w:t>như sau :</w:t>
      </w:r>
    </w:p>
    <w:p w:rsidR="00282BE2" w:rsidRPr="00C230A1" w:rsidRDefault="00282BE2" w:rsidP="00940B41">
      <w:pPr>
        <w:shd w:val="clear" w:color="auto" w:fill="FFFFFF"/>
        <w:spacing w:before="120" w:after="120"/>
        <w:ind w:firstLine="720"/>
        <w:jc w:val="both"/>
        <w:textAlignment w:val="baseline"/>
        <w:rPr>
          <w:bCs/>
          <w:color w:val="000000" w:themeColor="text1"/>
          <w:sz w:val="28"/>
          <w:szCs w:val="28"/>
        </w:rPr>
      </w:pPr>
      <w:r w:rsidRPr="00C230A1">
        <w:rPr>
          <w:bCs/>
          <w:color w:val="000000" w:themeColor="text1"/>
          <w:sz w:val="28"/>
          <w:szCs w:val="28"/>
        </w:rPr>
        <w:t xml:space="preserve">- Hỗ trợ đồng phục  không chi quá 500.000 đ /GV. </w:t>
      </w:r>
    </w:p>
    <w:p w:rsidR="00282BE2" w:rsidRPr="00C230A1" w:rsidRDefault="00282BE2" w:rsidP="00940B41">
      <w:pPr>
        <w:shd w:val="clear" w:color="auto" w:fill="FFFFFF"/>
        <w:spacing w:before="120" w:after="120"/>
        <w:ind w:firstLine="720"/>
        <w:jc w:val="both"/>
        <w:textAlignment w:val="baseline"/>
        <w:rPr>
          <w:bCs/>
          <w:color w:val="000000" w:themeColor="text1"/>
          <w:sz w:val="28"/>
          <w:szCs w:val="28"/>
        </w:rPr>
      </w:pPr>
      <w:r w:rsidRPr="00C230A1">
        <w:rPr>
          <w:bCs/>
          <w:color w:val="000000" w:themeColor="text1"/>
          <w:sz w:val="28"/>
          <w:szCs w:val="28"/>
        </w:rPr>
        <w:t>- Hỗ t</w:t>
      </w:r>
      <w:r w:rsidR="00DB3FF6" w:rsidRPr="00C230A1">
        <w:rPr>
          <w:bCs/>
          <w:color w:val="000000" w:themeColor="text1"/>
          <w:sz w:val="28"/>
          <w:szCs w:val="28"/>
        </w:rPr>
        <w:t>rợ đồng phục tổng phụ trách đội</w:t>
      </w:r>
      <w:r w:rsidRPr="00C230A1">
        <w:rPr>
          <w:bCs/>
          <w:color w:val="000000" w:themeColor="text1"/>
          <w:sz w:val="28"/>
          <w:szCs w:val="28"/>
        </w:rPr>
        <w:t>: 400.000 đ</w:t>
      </w:r>
    </w:p>
    <w:p w:rsidR="00282BE2" w:rsidRPr="00C230A1" w:rsidRDefault="00282BE2" w:rsidP="00940B41">
      <w:pPr>
        <w:shd w:val="clear" w:color="auto" w:fill="FFFFFF"/>
        <w:spacing w:before="120" w:after="120"/>
        <w:ind w:firstLine="720"/>
        <w:jc w:val="both"/>
        <w:textAlignment w:val="baseline"/>
        <w:rPr>
          <w:bCs/>
          <w:color w:val="000000" w:themeColor="text1"/>
          <w:sz w:val="28"/>
          <w:szCs w:val="28"/>
        </w:rPr>
      </w:pPr>
      <w:r w:rsidRPr="00C230A1">
        <w:rPr>
          <w:bCs/>
          <w:color w:val="000000" w:themeColor="text1"/>
          <w:sz w:val="28"/>
          <w:szCs w:val="28"/>
        </w:rPr>
        <w:t>- Hỗ trợ tiền kỹ niệm chươ</w:t>
      </w:r>
      <w:r w:rsidR="00DB3FF6" w:rsidRPr="00C230A1">
        <w:rPr>
          <w:bCs/>
          <w:color w:val="000000" w:themeColor="text1"/>
          <w:sz w:val="28"/>
          <w:szCs w:val="28"/>
        </w:rPr>
        <w:t>ng 20 năm vì sự nghiệp giáo dục</w:t>
      </w:r>
      <w:r w:rsidRPr="00C230A1">
        <w:rPr>
          <w:bCs/>
          <w:color w:val="000000" w:themeColor="text1"/>
          <w:sz w:val="28"/>
          <w:szCs w:val="28"/>
        </w:rPr>
        <w:t>: 200.000đ/lần</w:t>
      </w:r>
    </w:p>
    <w:p w:rsidR="00282BE2" w:rsidRPr="00C230A1" w:rsidRDefault="00282BE2" w:rsidP="00940B41">
      <w:pPr>
        <w:shd w:val="clear" w:color="auto" w:fill="FFFFFF"/>
        <w:spacing w:before="120" w:after="120"/>
        <w:ind w:firstLine="720"/>
        <w:jc w:val="both"/>
        <w:textAlignment w:val="baseline"/>
        <w:rPr>
          <w:bCs/>
          <w:color w:val="000000" w:themeColor="text1"/>
          <w:sz w:val="28"/>
          <w:szCs w:val="28"/>
        </w:rPr>
      </w:pPr>
      <w:r w:rsidRPr="00C230A1">
        <w:rPr>
          <w:bCs/>
          <w:color w:val="000000" w:themeColor="text1"/>
          <w:sz w:val="28"/>
          <w:szCs w:val="28"/>
        </w:rPr>
        <w:t xml:space="preserve">- Hỗ trợ tiền khoán điện thoại Hiệu </w:t>
      </w:r>
      <w:r w:rsidR="00DB3FF6" w:rsidRPr="00C230A1">
        <w:rPr>
          <w:bCs/>
          <w:color w:val="000000" w:themeColor="text1"/>
          <w:sz w:val="28"/>
          <w:szCs w:val="28"/>
        </w:rPr>
        <w:t>trưởng, P. hiệu trưởng, kế toán</w:t>
      </w:r>
      <w:r w:rsidRPr="00C230A1">
        <w:rPr>
          <w:bCs/>
          <w:color w:val="000000" w:themeColor="text1"/>
          <w:sz w:val="28"/>
          <w:szCs w:val="28"/>
        </w:rPr>
        <w:t>: 200.000 đ/ tháng/ người</w:t>
      </w:r>
    </w:p>
    <w:p w:rsidR="00282BE2" w:rsidRPr="00C230A1" w:rsidRDefault="00282BE2" w:rsidP="00940B41">
      <w:pPr>
        <w:shd w:val="clear" w:color="auto" w:fill="FFFFFF"/>
        <w:spacing w:before="120" w:after="120"/>
        <w:ind w:firstLine="720"/>
        <w:jc w:val="both"/>
        <w:textAlignment w:val="baseline"/>
        <w:rPr>
          <w:bCs/>
          <w:color w:val="000000" w:themeColor="text1"/>
          <w:sz w:val="28"/>
          <w:szCs w:val="28"/>
        </w:rPr>
      </w:pPr>
      <w:r w:rsidRPr="00C230A1">
        <w:rPr>
          <w:bCs/>
          <w:color w:val="000000" w:themeColor="text1"/>
          <w:sz w:val="28"/>
          <w:szCs w:val="28"/>
        </w:rPr>
        <w:t xml:space="preserve">- </w:t>
      </w:r>
      <w:r w:rsidR="00B815CA" w:rsidRPr="00C230A1">
        <w:rPr>
          <w:bCs/>
          <w:color w:val="000000" w:themeColor="text1"/>
          <w:sz w:val="28"/>
          <w:szCs w:val="28"/>
        </w:rPr>
        <w:t>Chi các ngày lễ: H</w:t>
      </w:r>
      <w:r w:rsidR="007C4A48" w:rsidRPr="00C230A1">
        <w:rPr>
          <w:bCs/>
          <w:color w:val="000000" w:themeColor="text1"/>
          <w:sz w:val="28"/>
          <w:szCs w:val="28"/>
        </w:rPr>
        <w:t>ỗ trợ tiền 8.3 (200.000 đ), l</w:t>
      </w:r>
      <w:r w:rsidRPr="00C230A1">
        <w:rPr>
          <w:bCs/>
          <w:color w:val="000000" w:themeColor="text1"/>
          <w:sz w:val="28"/>
          <w:szCs w:val="28"/>
        </w:rPr>
        <w:t>ễ 2-9 (200.000 đ), ngày 30.4 và ngày quốc tế lao động 1.5 ( 300.000 đ)</w:t>
      </w:r>
      <w:r w:rsidR="00B815CA" w:rsidRPr="00C230A1">
        <w:rPr>
          <w:bCs/>
          <w:color w:val="000000" w:themeColor="text1"/>
          <w:sz w:val="28"/>
          <w:szCs w:val="28"/>
        </w:rPr>
        <w:t>, ngày lễ 20/10 (200.000đ), h</w:t>
      </w:r>
      <w:r w:rsidR="0031457B" w:rsidRPr="00C230A1">
        <w:rPr>
          <w:bCs/>
          <w:color w:val="000000" w:themeColor="text1"/>
          <w:sz w:val="28"/>
          <w:szCs w:val="28"/>
        </w:rPr>
        <w:t xml:space="preserve">ỗ trợ </w:t>
      </w:r>
      <w:r w:rsidRPr="00C230A1">
        <w:rPr>
          <w:bCs/>
          <w:color w:val="000000" w:themeColor="text1"/>
          <w:sz w:val="28"/>
          <w:szCs w:val="28"/>
        </w:rPr>
        <w:t>tiền tết dương lịch  không quá 300.000đ/ GV(nếu còn kinh phí )</w:t>
      </w:r>
    </w:p>
    <w:p w:rsidR="00282BE2" w:rsidRPr="00C230A1" w:rsidRDefault="00282BE2" w:rsidP="00940B41">
      <w:pPr>
        <w:shd w:val="clear" w:color="auto" w:fill="FFFFFF"/>
        <w:spacing w:before="120" w:after="120"/>
        <w:ind w:firstLine="720"/>
        <w:jc w:val="both"/>
        <w:textAlignment w:val="baseline"/>
        <w:rPr>
          <w:b/>
          <w:color w:val="000000" w:themeColor="text1"/>
          <w:sz w:val="28"/>
          <w:szCs w:val="28"/>
        </w:rPr>
      </w:pPr>
      <w:r w:rsidRPr="00C230A1">
        <w:rPr>
          <w:color w:val="000000" w:themeColor="text1"/>
          <w:sz w:val="28"/>
          <w:szCs w:val="28"/>
        </w:rPr>
        <w:t>- Chi tiền hỗ trợ phụ cấp kế toán, văn thư trong năm:  600.000 đ/ tháng /người.</w:t>
      </w:r>
    </w:p>
    <w:p w:rsidR="00282BE2" w:rsidRPr="00C230A1" w:rsidRDefault="00282BE2" w:rsidP="00940B41">
      <w:pPr>
        <w:shd w:val="clear" w:color="auto" w:fill="FFFFFF"/>
        <w:spacing w:before="120" w:after="120"/>
        <w:ind w:firstLine="720"/>
        <w:jc w:val="both"/>
        <w:textAlignment w:val="baseline"/>
        <w:rPr>
          <w:b/>
          <w:color w:val="000000" w:themeColor="text1"/>
          <w:sz w:val="28"/>
          <w:szCs w:val="28"/>
        </w:rPr>
      </w:pPr>
      <w:r w:rsidRPr="00C230A1">
        <w:rPr>
          <w:b/>
          <w:color w:val="000000" w:themeColor="text1"/>
          <w:sz w:val="28"/>
          <w:szCs w:val="28"/>
        </w:rPr>
        <w:t>3</w:t>
      </w:r>
      <w:r w:rsidR="00094695" w:rsidRPr="00C230A1">
        <w:rPr>
          <w:b/>
          <w:color w:val="000000" w:themeColor="text1"/>
          <w:sz w:val="28"/>
          <w:szCs w:val="28"/>
        </w:rPr>
        <w:t>.</w:t>
      </w:r>
      <w:r w:rsidR="00264B35" w:rsidRPr="00C230A1">
        <w:rPr>
          <w:b/>
          <w:color w:val="000000" w:themeColor="text1"/>
          <w:sz w:val="28"/>
          <w:szCs w:val="28"/>
        </w:rPr>
        <w:t xml:space="preserve"> </w:t>
      </w:r>
      <w:r w:rsidRPr="00C230A1">
        <w:rPr>
          <w:b/>
          <w:color w:val="000000" w:themeColor="text1"/>
          <w:sz w:val="28"/>
          <w:szCs w:val="28"/>
        </w:rPr>
        <w:t>Chi lập quỹ bổ sung thu nhập, quỹ dự phòng ổn định thu nhập:</w:t>
      </w:r>
    </w:p>
    <w:p w:rsidR="00282BE2" w:rsidRPr="00C230A1" w:rsidRDefault="00282BE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Đối với đơn vị xét thấy khả năng tiết kiệm kinh phí không ổn định, có thể lập quỹ dự phòng ổn định thu nhập để đảm bảo thu nhập cho người lao động.</w:t>
      </w:r>
    </w:p>
    <w:p w:rsidR="00282BE2" w:rsidRPr="00C230A1" w:rsidRDefault="00282BE2" w:rsidP="00940B41">
      <w:pPr>
        <w:spacing w:before="120" w:after="120"/>
        <w:ind w:firstLine="720"/>
        <w:jc w:val="both"/>
        <w:rPr>
          <w:color w:val="000000" w:themeColor="text1"/>
          <w:sz w:val="28"/>
          <w:szCs w:val="28"/>
        </w:rPr>
      </w:pPr>
      <w:r w:rsidRPr="00C230A1">
        <w:rPr>
          <w:color w:val="000000" w:themeColor="text1"/>
          <w:sz w:val="28"/>
          <w:szCs w:val="28"/>
        </w:rPr>
        <w:t xml:space="preserve"> Sau khi xác định số tiết kiệm trong quý nhà trường tiến hành trích tăng thu nhập chi tăng thu nhập cho Cán bộ, giáo viên, nhân viên</w:t>
      </w:r>
      <w:r w:rsidRPr="00C230A1">
        <w:rPr>
          <w:color w:val="000000" w:themeColor="text1"/>
          <w:sz w:val="28"/>
          <w:szCs w:val="28"/>
          <w:lang w:val="vi-VN"/>
        </w:rPr>
        <w:t xml:space="preserve"> trong </w:t>
      </w:r>
      <w:r w:rsidRPr="00C230A1">
        <w:rPr>
          <w:color w:val="000000" w:themeColor="text1"/>
          <w:sz w:val="28"/>
          <w:szCs w:val="28"/>
        </w:rPr>
        <w:t>đơn vị theo mức 500.000 đ/ người / tháng.</w:t>
      </w:r>
    </w:p>
    <w:p w:rsidR="00C60204" w:rsidRPr="00C230A1" w:rsidRDefault="00416CF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Đầu tư cải tạo, nâng cấp, sửa chữa cơ sở vật chất, mua sắm trang thiết bị, phương tiện làm việc. </w:t>
      </w:r>
    </w:p>
    <w:p w:rsidR="00416CF2" w:rsidRPr="00C230A1" w:rsidRDefault="00416CF2"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Đào tạo nâng cao nghiệp vụ chuyên môn cho người lao động trong đơn vị. </w:t>
      </w:r>
    </w:p>
    <w:p w:rsidR="00974EDD" w:rsidRPr="00C230A1" w:rsidRDefault="005A6C24" w:rsidP="00940B41">
      <w:pPr>
        <w:shd w:val="clear" w:color="auto" w:fill="FFFFFF"/>
        <w:spacing w:before="120" w:after="120"/>
        <w:ind w:firstLine="720"/>
        <w:jc w:val="both"/>
        <w:rPr>
          <w:color w:val="000000" w:themeColor="text1"/>
          <w:sz w:val="28"/>
          <w:szCs w:val="28"/>
        </w:rPr>
      </w:pPr>
      <w:r w:rsidRPr="00C230A1">
        <w:rPr>
          <w:b/>
          <w:color w:val="000000" w:themeColor="text1"/>
          <w:sz w:val="28"/>
          <w:szCs w:val="28"/>
        </w:rPr>
        <w:t>4</w:t>
      </w:r>
      <w:r w:rsidRPr="00C230A1">
        <w:rPr>
          <w:color w:val="000000" w:themeColor="text1"/>
          <w:sz w:val="28"/>
          <w:szCs w:val="28"/>
        </w:rPr>
        <w:t>.</w:t>
      </w:r>
      <w:r w:rsidR="00E231CD" w:rsidRPr="00C230A1">
        <w:rPr>
          <w:color w:val="000000" w:themeColor="text1"/>
          <w:sz w:val="28"/>
          <w:szCs w:val="28"/>
        </w:rPr>
        <w:t xml:space="preserve"> </w:t>
      </w:r>
      <w:r w:rsidRPr="00C230A1">
        <w:rPr>
          <w:b/>
          <w:color w:val="000000" w:themeColor="text1"/>
          <w:sz w:val="28"/>
          <w:szCs w:val="28"/>
        </w:rPr>
        <w:t>Trích lập</w:t>
      </w:r>
      <w:r w:rsidR="00F35C56" w:rsidRPr="00C230A1">
        <w:rPr>
          <w:b/>
          <w:color w:val="000000" w:themeColor="text1"/>
          <w:sz w:val="28"/>
          <w:szCs w:val="28"/>
        </w:rPr>
        <w:t xml:space="preserve"> quỹ khen thưởng</w:t>
      </w:r>
      <w:r w:rsidR="00F35C56" w:rsidRPr="00C230A1">
        <w:rPr>
          <w:color w:val="000000" w:themeColor="text1"/>
          <w:sz w:val="28"/>
          <w:szCs w:val="28"/>
        </w:rPr>
        <w:t xml:space="preserve"> </w:t>
      </w:r>
      <w:r w:rsidR="00442AF5" w:rsidRPr="00C230A1">
        <w:rPr>
          <w:color w:val="000000" w:themeColor="text1"/>
          <w:sz w:val="28"/>
          <w:szCs w:val="28"/>
        </w:rPr>
        <w:t xml:space="preserve"> (Nếu có)</w:t>
      </w:r>
      <w:r w:rsidR="00F35C56" w:rsidRPr="00C230A1">
        <w:rPr>
          <w:color w:val="000000" w:themeColor="text1"/>
          <w:sz w:val="28"/>
          <w:szCs w:val="28"/>
        </w:rPr>
        <w:t xml:space="preserve">: Căn cứ vào  mức </w:t>
      </w:r>
      <w:r w:rsidR="00DB3FF6" w:rsidRPr="00C230A1">
        <w:rPr>
          <w:color w:val="000000" w:themeColor="text1"/>
          <w:sz w:val="28"/>
          <w:szCs w:val="28"/>
        </w:rPr>
        <w:t>độ hoàn thành của năm học trước</w:t>
      </w:r>
      <w:r w:rsidR="00F35C56" w:rsidRPr="00C230A1">
        <w:rPr>
          <w:color w:val="000000" w:themeColor="text1"/>
          <w:sz w:val="28"/>
          <w:szCs w:val="28"/>
        </w:rPr>
        <w:t xml:space="preserve">, căn cứ vào kết quả hoàn thành nhiệm vụ, Đơn vị sẽ tiến hành họp để bình bầu xếp loại cho cán bộ công chức và cân đối lại phần kinh phí tiết kiệm được cho toàn bộ cả năm và những người có đóng góp nhiều trong việc tăng thu, tiết </w:t>
      </w:r>
      <w:r w:rsidR="00742DCD" w:rsidRPr="00C230A1">
        <w:rPr>
          <w:color w:val="000000" w:themeColor="text1"/>
          <w:sz w:val="28"/>
          <w:szCs w:val="28"/>
        </w:rPr>
        <w:t>kiệm chi được chi tr</w:t>
      </w:r>
      <w:r w:rsidR="0048217F" w:rsidRPr="00C230A1">
        <w:rPr>
          <w:color w:val="000000" w:themeColor="text1"/>
          <w:sz w:val="28"/>
          <w:szCs w:val="28"/>
        </w:rPr>
        <w:t>ả nhiều hơn hình thức  khen thưởng theo A,B,C</w:t>
      </w:r>
    </w:p>
    <w:p w:rsidR="00B433F3" w:rsidRPr="00C230A1" w:rsidRDefault="00223E65" w:rsidP="00940B41">
      <w:pPr>
        <w:shd w:val="clear" w:color="auto" w:fill="FFFFFF"/>
        <w:spacing w:before="120" w:after="120"/>
        <w:ind w:firstLine="720"/>
        <w:jc w:val="both"/>
        <w:rPr>
          <w:color w:val="000000" w:themeColor="text1"/>
          <w:sz w:val="28"/>
          <w:szCs w:val="28"/>
        </w:rPr>
      </w:pPr>
      <w:r w:rsidRPr="00C230A1">
        <w:rPr>
          <w:b/>
          <w:color w:val="000000" w:themeColor="text1"/>
          <w:sz w:val="28"/>
          <w:szCs w:val="28"/>
        </w:rPr>
        <w:t xml:space="preserve"> + </w:t>
      </w:r>
      <w:r w:rsidR="00B433F3" w:rsidRPr="00C230A1">
        <w:rPr>
          <w:b/>
          <w:color w:val="000000" w:themeColor="text1"/>
          <w:sz w:val="28"/>
          <w:szCs w:val="28"/>
        </w:rPr>
        <w:t xml:space="preserve">Chia theo mức độ hoàn thành của năm học trước </w:t>
      </w:r>
    </w:p>
    <w:p w:rsidR="00F35C56" w:rsidRPr="00C230A1" w:rsidRDefault="00F35C56" w:rsidP="00940B41">
      <w:pPr>
        <w:spacing w:before="120" w:after="120"/>
        <w:ind w:left="142" w:firstLine="720"/>
        <w:jc w:val="both"/>
        <w:rPr>
          <w:color w:val="000000" w:themeColor="text1"/>
          <w:sz w:val="28"/>
          <w:szCs w:val="28"/>
        </w:rPr>
      </w:pPr>
      <w:r w:rsidRPr="00C230A1">
        <w:rPr>
          <w:bCs/>
          <w:color w:val="000000" w:themeColor="text1"/>
          <w:sz w:val="28"/>
          <w:szCs w:val="28"/>
        </w:rPr>
        <w:t xml:space="preserve"> Loại A</w:t>
      </w:r>
      <w:r w:rsidRPr="00C230A1">
        <w:rPr>
          <w:color w:val="000000" w:themeColor="text1"/>
          <w:sz w:val="28"/>
          <w:szCs w:val="28"/>
        </w:rPr>
        <w:t xml:space="preserve">: gồm : CNV – CBVC Phải đạt các tiêu chuẩn như  Chiến sĩ thi đua cơ sở trở lên, Lao động tiên tiến có cấp khen từ UBND huyện trở lên của năm học trước ( 100%) </w:t>
      </w:r>
    </w:p>
    <w:p w:rsidR="00F35C56" w:rsidRPr="00C230A1" w:rsidRDefault="00F35C56" w:rsidP="00940B41">
      <w:pPr>
        <w:spacing w:before="120" w:after="120"/>
        <w:ind w:left="142" w:firstLine="720"/>
        <w:jc w:val="both"/>
        <w:rPr>
          <w:color w:val="000000" w:themeColor="text1"/>
          <w:sz w:val="28"/>
          <w:szCs w:val="28"/>
        </w:rPr>
      </w:pPr>
      <w:r w:rsidRPr="00C230A1">
        <w:rPr>
          <w:color w:val="000000" w:themeColor="text1"/>
          <w:sz w:val="28"/>
          <w:szCs w:val="28"/>
        </w:rPr>
        <w:t xml:space="preserve">Loại B: </w:t>
      </w:r>
      <w:r w:rsidRPr="00C230A1">
        <w:rPr>
          <w:bCs/>
          <w:color w:val="000000" w:themeColor="text1"/>
          <w:sz w:val="28"/>
          <w:szCs w:val="28"/>
        </w:rPr>
        <w:t xml:space="preserve">Phải đạt từ các tiêu chuẩn sau: được công nhận </w:t>
      </w:r>
      <w:r w:rsidRPr="00C230A1">
        <w:rPr>
          <w:color w:val="000000" w:themeColor="text1"/>
          <w:sz w:val="28"/>
          <w:szCs w:val="28"/>
        </w:rPr>
        <w:t>Lao động tiên tiến của năm học trước (</w:t>
      </w:r>
      <w:r w:rsidR="00050BCA" w:rsidRPr="00C230A1">
        <w:rPr>
          <w:color w:val="000000" w:themeColor="text1"/>
          <w:sz w:val="28"/>
          <w:szCs w:val="28"/>
        </w:rPr>
        <w:t>8</w:t>
      </w:r>
      <w:r w:rsidRPr="00C230A1">
        <w:rPr>
          <w:color w:val="000000" w:themeColor="text1"/>
          <w:sz w:val="28"/>
          <w:szCs w:val="28"/>
        </w:rPr>
        <w:t>0%)</w:t>
      </w:r>
    </w:p>
    <w:p w:rsidR="00F35C56" w:rsidRPr="00C230A1" w:rsidRDefault="00DB3FF6" w:rsidP="00940B41">
      <w:pPr>
        <w:spacing w:before="120" w:after="120"/>
        <w:ind w:left="142" w:firstLine="720"/>
        <w:jc w:val="both"/>
        <w:rPr>
          <w:color w:val="000000" w:themeColor="text1"/>
          <w:sz w:val="28"/>
          <w:szCs w:val="28"/>
        </w:rPr>
      </w:pPr>
      <w:r w:rsidRPr="00C230A1">
        <w:rPr>
          <w:bCs/>
          <w:color w:val="000000" w:themeColor="text1"/>
          <w:sz w:val="28"/>
          <w:szCs w:val="28"/>
        </w:rPr>
        <w:t xml:space="preserve">Loại C: </w:t>
      </w:r>
      <w:r w:rsidR="00F35C56" w:rsidRPr="00C230A1">
        <w:rPr>
          <w:bCs/>
          <w:color w:val="000000" w:themeColor="text1"/>
          <w:sz w:val="28"/>
          <w:szCs w:val="28"/>
        </w:rPr>
        <w:t>Hoàn thành nhiệm vụ (</w:t>
      </w:r>
      <w:r w:rsidR="00F35C56" w:rsidRPr="00C230A1">
        <w:rPr>
          <w:rFonts w:ascii=".VnTime" w:hAnsi=".VnTime"/>
          <w:color w:val="000000" w:themeColor="text1"/>
          <w:sz w:val="28"/>
          <w:szCs w:val="28"/>
        </w:rPr>
        <w:t xml:space="preserve">Thêi gian nghØ èm ®au, nghØ thai s¶n theo quy </w:t>
      </w:r>
      <w:r w:rsidR="00E320B1" w:rsidRPr="00C230A1">
        <w:rPr>
          <w:rFonts w:ascii=".VnTime" w:hAnsi=".VnTime"/>
          <w:color w:val="000000" w:themeColor="text1"/>
          <w:sz w:val="28"/>
          <w:szCs w:val="28"/>
        </w:rPr>
        <w:t xml:space="preserve">quy </w:t>
      </w:r>
      <w:r w:rsidR="00E320B1" w:rsidRPr="00C230A1">
        <w:rPr>
          <w:color w:val="000000" w:themeColor="text1"/>
          <w:sz w:val="28"/>
          <w:szCs w:val="28"/>
        </w:rPr>
        <w:t xml:space="preserve">định của điều lệ BHXH hiện hành, làm việc không đủ tháng trong năm) </w:t>
      </w:r>
      <w:r w:rsidR="00F35C56" w:rsidRPr="00C230A1">
        <w:rPr>
          <w:rFonts w:ascii=".VnTime" w:hAnsi=".VnTime"/>
          <w:color w:val="000000" w:themeColor="text1"/>
          <w:sz w:val="28"/>
          <w:szCs w:val="28"/>
        </w:rPr>
        <w:t>(</w:t>
      </w:r>
      <w:r w:rsidR="00050BCA" w:rsidRPr="00C230A1">
        <w:rPr>
          <w:rFonts w:ascii=".VnTime" w:hAnsi=".VnTime"/>
          <w:color w:val="000000" w:themeColor="text1"/>
          <w:sz w:val="28"/>
          <w:szCs w:val="28"/>
        </w:rPr>
        <w:t>6</w:t>
      </w:r>
      <w:r w:rsidR="00F35C56" w:rsidRPr="00C230A1">
        <w:rPr>
          <w:rFonts w:ascii=".VnTime" w:hAnsi=".VnTime"/>
          <w:color w:val="000000" w:themeColor="text1"/>
          <w:sz w:val="28"/>
          <w:szCs w:val="28"/>
        </w:rPr>
        <w:t>0%)</w:t>
      </w:r>
    </w:p>
    <w:p w:rsidR="00751837" w:rsidRPr="00C230A1" w:rsidRDefault="00223E65" w:rsidP="00940B41">
      <w:pPr>
        <w:spacing w:before="120" w:after="120"/>
        <w:ind w:firstLine="720"/>
        <w:jc w:val="both"/>
        <w:rPr>
          <w:color w:val="000000" w:themeColor="text1"/>
          <w:sz w:val="28"/>
          <w:szCs w:val="28"/>
        </w:rPr>
      </w:pPr>
      <w:r w:rsidRPr="00C230A1">
        <w:rPr>
          <w:b/>
          <w:bCs/>
          <w:color w:val="000000" w:themeColor="text1"/>
          <w:sz w:val="28"/>
          <w:szCs w:val="28"/>
        </w:rPr>
        <w:t xml:space="preserve">+  </w:t>
      </w:r>
      <w:r w:rsidR="00B433F3" w:rsidRPr="00C230A1">
        <w:rPr>
          <w:b/>
          <w:bCs/>
          <w:color w:val="000000" w:themeColor="text1"/>
          <w:sz w:val="28"/>
          <w:szCs w:val="28"/>
        </w:rPr>
        <w:t>Chi cho khen thưởng bồi d</w:t>
      </w:r>
      <w:r w:rsidRPr="00C230A1">
        <w:rPr>
          <w:b/>
          <w:bCs/>
          <w:color w:val="000000" w:themeColor="text1"/>
          <w:sz w:val="28"/>
          <w:szCs w:val="28"/>
        </w:rPr>
        <w:t xml:space="preserve">ưỡng giáo viên và học sinh có thành tích như sau: </w:t>
      </w:r>
    </w:p>
    <w:p w:rsidR="00F35C56" w:rsidRPr="00C230A1" w:rsidRDefault="00F35C56" w:rsidP="00940B41">
      <w:pPr>
        <w:spacing w:before="120" w:after="120"/>
        <w:ind w:firstLine="720"/>
        <w:jc w:val="both"/>
        <w:rPr>
          <w:color w:val="000000" w:themeColor="text1"/>
          <w:sz w:val="28"/>
          <w:szCs w:val="28"/>
        </w:rPr>
      </w:pPr>
      <w:r w:rsidRPr="00C230A1">
        <w:rPr>
          <w:bCs/>
          <w:color w:val="000000" w:themeColor="text1"/>
          <w:sz w:val="28"/>
          <w:szCs w:val="28"/>
        </w:rPr>
        <w:t>Chi khen thưởng bồi dưỡng học sinh đạt giải học sinh giỏi cấp tỉnh.</w:t>
      </w:r>
    </w:p>
    <w:p w:rsidR="00F35C56" w:rsidRPr="00C230A1" w:rsidRDefault="00F35C56" w:rsidP="00940B41">
      <w:pPr>
        <w:spacing w:before="120" w:after="120"/>
        <w:ind w:firstLine="720"/>
        <w:jc w:val="both"/>
        <w:rPr>
          <w:bCs/>
          <w:color w:val="000000" w:themeColor="text1"/>
          <w:sz w:val="28"/>
          <w:szCs w:val="28"/>
        </w:rPr>
      </w:pPr>
      <w:r w:rsidRPr="00C230A1">
        <w:rPr>
          <w:bCs/>
          <w:color w:val="000000" w:themeColor="text1"/>
          <w:sz w:val="28"/>
          <w:szCs w:val="28"/>
        </w:rPr>
        <w:t>Hỗ trợ các hội thi văn hóa , văn nghệ, TDTT vòng huyện đối với tập thể.</w:t>
      </w:r>
    </w:p>
    <w:p w:rsidR="00F35C56" w:rsidRPr="00C230A1" w:rsidRDefault="00F35C56" w:rsidP="00940B41">
      <w:pPr>
        <w:spacing w:before="120" w:after="120"/>
        <w:ind w:firstLine="720"/>
        <w:jc w:val="both"/>
        <w:rPr>
          <w:color w:val="000000" w:themeColor="text1"/>
          <w:sz w:val="28"/>
          <w:szCs w:val="28"/>
        </w:rPr>
      </w:pPr>
      <w:r w:rsidRPr="00C230A1">
        <w:rPr>
          <w:bCs/>
          <w:color w:val="000000" w:themeColor="text1"/>
          <w:sz w:val="28"/>
          <w:szCs w:val="28"/>
        </w:rPr>
        <w:lastRenderedPageBreak/>
        <w:t>Khen thưởng sản phẩm khoa học kỹ thuật cấp tỉnh, đối với cấp huyện được một nữa khen thưởng cấp tỉnh.</w:t>
      </w:r>
    </w:p>
    <w:p w:rsidR="00F35C56" w:rsidRPr="00C230A1" w:rsidRDefault="0084643C"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F35C56" w:rsidRPr="00C230A1">
        <w:rPr>
          <w:color w:val="000000" w:themeColor="text1"/>
          <w:sz w:val="28"/>
          <w:szCs w:val="28"/>
        </w:rPr>
        <w:t xml:space="preserve">Giải nhất : </w:t>
      </w:r>
      <w:r w:rsidR="00192D89" w:rsidRPr="00C230A1">
        <w:rPr>
          <w:color w:val="000000" w:themeColor="text1"/>
          <w:sz w:val="28"/>
          <w:szCs w:val="28"/>
        </w:rPr>
        <w:t>2</w:t>
      </w:r>
      <w:r w:rsidR="00F35C56" w:rsidRPr="00C230A1">
        <w:rPr>
          <w:color w:val="000000" w:themeColor="text1"/>
          <w:sz w:val="28"/>
          <w:szCs w:val="28"/>
        </w:rPr>
        <w:t>00.000 đ</w:t>
      </w:r>
    </w:p>
    <w:p w:rsidR="00F35C56" w:rsidRPr="00C230A1" w:rsidRDefault="0084643C"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F35C56" w:rsidRPr="00C230A1">
        <w:rPr>
          <w:color w:val="000000" w:themeColor="text1"/>
          <w:sz w:val="28"/>
          <w:szCs w:val="28"/>
        </w:rPr>
        <w:t xml:space="preserve">Giải nhì : </w:t>
      </w:r>
      <w:r w:rsidR="00192D89" w:rsidRPr="00C230A1">
        <w:rPr>
          <w:color w:val="000000" w:themeColor="text1"/>
          <w:sz w:val="28"/>
          <w:szCs w:val="28"/>
        </w:rPr>
        <w:t>150</w:t>
      </w:r>
      <w:r w:rsidR="00F35C56" w:rsidRPr="00C230A1">
        <w:rPr>
          <w:color w:val="000000" w:themeColor="text1"/>
          <w:sz w:val="28"/>
          <w:szCs w:val="28"/>
        </w:rPr>
        <w:t>.000 đ</w:t>
      </w:r>
    </w:p>
    <w:p w:rsidR="00F35C56" w:rsidRPr="00C230A1" w:rsidRDefault="0084643C" w:rsidP="00940B41">
      <w:pPr>
        <w:spacing w:before="120" w:after="120"/>
        <w:ind w:firstLine="720"/>
        <w:jc w:val="both"/>
        <w:rPr>
          <w:color w:val="000000" w:themeColor="text1"/>
          <w:sz w:val="28"/>
          <w:szCs w:val="28"/>
        </w:rPr>
      </w:pPr>
      <w:r w:rsidRPr="00C230A1">
        <w:rPr>
          <w:color w:val="000000" w:themeColor="text1"/>
          <w:sz w:val="28"/>
          <w:szCs w:val="28"/>
        </w:rPr>
        <w:t xml:space="preserve">- </w:t>
      </w:r>
      <w:r w:rsidR="00192D89" w:rsidRPr="00C230A1">
        <w:rPr>
          <w:color w:val="000000" w:themeColor="text1"/>
          <w:sz w:val="28"/>
          <w:szCs w:val="28"/>
        </w:rPr>
        <w:t>Giải ba : 1</w:t>
      </w:r>
      <w:r w:rsidR="00F35C56" w:rsidRPr="00C230A1">
        <w:rPr>
          <w:color w:val="000000" w:themeColor="text1"/>
          <w:sz w:val="28"/>
          <w:szCs w:val="28"/>
        </w:rPr>
        <w:t>00.000 đ</w:t>
      </w:r>
    </w:p>
    <w:p w:rsidR="00564E08" w:rsidRPr="00C230A1" w:rsidRDefault="0084643C" w:rsidP="00940B41">
      <w:pPr>
        <w:shd w:val="clear" w:color="auto" w:fill="FFFFFF"/>
        <w:spacing w:before="120" w:after="120"/>
        <w:ind w:firstLine="720"/>
        <w:jc w:val="both"/>
        <w:textAlignment w:val="baseline"/>
        <w:rPr>
          <w:color w:val="000000" w:themeColor="text1"/>
          <w:sz w:val="28"/>
          <w:szCs w:val="28"/>
        </w:rPr>
      </w:pPr>
      <w:r w:rsidRPr="00C230A1">
        <w:rPr>
          <w:color w:val="000000" w:themeColor="text1"/>
          <w:sz w:val="28"/>
          <w:szCs w:val="28"/>
        </w:rPr>
        <w:t xml:space="preserve">- </w:t>
      </w:r>
      <w:r w:rsidR="00192D89" w:rsidRPr="00C230A1">
        <w:rPr>
          <w:color w:val="000000" w:themeColor="text1"/>
          <w:sz w:val="28"/>
          <w:szCs w:val="28"/>
        </w:rPr>
        <w:t>Khuyến khích : 5</w:t>
      </w:r>
      <w:r w:rsidR="00F35C56" w:rsidRPr="00C230A1">
        <w:rPr>
          <w:color w:val="000000" w:themeColor="text1"/>
          <w:sz w:val="28"/>
          <w:szCs w:val="28"/>
        </w:rPr>
        <w:t>0.000 đ</w:t>
      </w:r>
    </w:p>
    <w:p w:rsidR="00F64089" w:rsidRPr="00C230A1" w:rsidRDefault="00F64089" w:rsidP="00940B41">
      <w:pPr>
        <w:pStyle w:val="BodyText"/>
        <w:spacing w:before="120"/>
        <w:ind w:firstLine="720"/>
        <w:jc w:val="both"/>
        <w:rPr>
          <w:color w:val="000000" w:themeColor="text1"/>
          <w:sz w:val="28"/>
          <w:szCs w:val="28"/>
        </w:rPr>
      </w:pPr>
      <w:r w:rsidRPr="00C230A1">
        <w:rPr>
          <w:color w:val="000000" w:themeColor="text1"/>
          <w:sz w:val="28"/>
          <w:szCs w:val="26"/>
        </w:rPr>
        <w:t xml:space="preserve">Căn cứ tình hình thực tế của đơn vị để bổ sung quy chế chi khen thưởng tập thể cho phù hợp như sau: </w:t>
      </w:r>
    </w:p>
    <w:p w:rsidR="00F64089" w:rsidRPr="00C230A1" w:rsidRDefault="00F64089" w:rsidP="00940B41">
      <w:pPr>
        <w:spacing w:before="120" w:after="120"/>
        <w:ind w:firstLine="720"/>
        <w:jc w:val="both"/>
        <w:rPr>
          <w:rStyle w:val="text"/>
          <w:color w:val="000000" w:themeColor="text1"/>
          <w:sz w:val="28"/>
          <w:szCs w:val="28"/>
        </w:rPr>
      </w:pPr>
      <w:r w:rsidRPr="00C230A1">
        <w:rPr>
          <w:rStyle w:val="text"/>
          <w:color w:val="000000" w:themeColor="text1"/>
          <w:sz w:val="28"/>
          <w:szCs w:val="28"/>
        </w:rPr>
        <w:t xml:space="preserve">Chi bồi dưỡng khen thưởng giáo viên dạy bộ môn Toán, Văn, Anh khối 9 có tỉ lệ tuyển sinh vào lớp 10: </w:t>
      </w:r>
    </w:p>
    <w:p w:rsidR="00F64089" w:rsidRPr="00C230A1" w:rsidRDefault="00F64089" w:rsidP="00940B41">
      <w:pPr>
        <w:spacing w:before="120" w:after="120"/>
        <w:ind w:firstLine="720"/>
        <w:jc w:val="both"/>
        <w:rPr>
          <w:rStyle w:val="text"/>
          <w:color w:val="000000" w:themeColor="text1"/>
          <w:sz w:val="28"/>
          <w:szCs w:val="28"/>
        </w:rPr>
      </w:pPr>
      <w:r w:rsidRPr="00C230A1">
        <w:rPr>
          <w:rStyle w:val="text"/>
          <w:color w:val="000000" w:themeColor="text1"/>
          <w:sz w:val="28"/>
          <w:szCs w:val="28"/>
        </w:rPr>
        <w:t xml:space="preserve">• Bằng với tỉ lệ chung toàn tỉnh: 0,5 lần mức lương tối thiểu/ môn. </w:t>
      </w:r>
    </w:p>
    <w:p w:rsidR="00F64089" w:rsidRPr="00C230A1" w:rsidRDefault="00F64089" w:rsidP="00940B41">
      <w:pPr>
        <w:spacing w:before="120" w:after="120"/>
        <w:ind w:firstLine="720"/>
        <w:jc w:val="both"/>
        <w:rPr>
          <w:rStyle w:val="text"/>
          <w:color w:val="000000" w:themeColor="text1"/>
          <w:sz w:val="28"/>
          <w:szCs w:val="28"/>
        </w:rPr>
      </w:pPr>
      <w:r w:rsidRPr="00C230A1">
        <w:rPr>
          <w:rStyle w:val="text"/>
          <w:color w:val="000000" w:themeColor="text1"/>
          <w:sz w:val="28"/>
          <w:szCs w:val="28"/>
        </w:rPr>
        <w:t xml:space="preserve">• Cao hơn tỉ lệ chung toàn tỉnh đến 5%: 1 lần mức lương tối thiểu/ môn. </w:t>
      </w:r>
    </w:p>
    <w:p w:rsidR="00F64089" w:rsidRPr="00C230A1" w:rsidRDefault="00F64089" w:rsidP="00940B41">
      <w:pPr>
        <w:spacing w:before="120" w:after="120"/>
        <w:ind w:firstLine="720"/>
        <w:jc w:val="both"/>
        <w:rPr>
          <w:rStyle w:val="text"/>
          <w:color w:val="000000" w:themeColor="text1"/>
          <w:sz w:val="28"/>
          <w:szCs w:val="28"/>
        </w:rPr>
      </w:pPr>
      <w:r w:rsidRPr="00C230A1">
        <w:rPr>
          <w:rStyle w:val="text"/>
          <w:color w:val="000000" w:themeColor="text1"/>
          <w:sz w:val="28"/>
          <w:szCs w:val="28"/>
        </w:rPr>
        <w:t>• Cao hơn tỉ lệ chung toàn tỉnh từ trên 5% đến 10%: 1,5 lần mức lương tối thiểu/ môn.</w:t>
      </w:r>
    </w:p>
    <w:p w:rsidR="00F64089" w:rsidRPr="00C230A1" w:rsidRDefault="00F64089" w:rsidP="00940B41">
      <w:pPr>
        <w:spacing w:before="120" w:after="120"/>
        <w:ind w:firstLine="720"/>
        <w:jc w:val="both"/>
        <w:rPr>
          <w:color w:val="000000" w:themeColor="text1"/>
        </w:rPr>
      </w:pPr>
      <w:r w:rsidRPr="00C230A1">
        <w:rPr>
          <w:rStyle w:val="text"/>
          <w:color w:val="000000" w:themeColor="text1"/>
          <w:sz w:val="28"/>
          <w:szCs w:val="28"/>
        </w:rPr>
        <w:t xml:space="preserve"> • Cao hơn tỉ lệ chung toàn tỉnh từ trên 10% trở lên: 2 lần mức lương tối thiểu/ môn.</w:t>
      </w:r>
    </w:p>
    <w:p w:rsidR="003822DC" w:rsidRPr="00C230A1" w:rsidRDefault="00EF5807"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 </w:t>
      </w:r>
      <w:r w:rsidR="003822DC" w:rsidRPr="00C230A1">
        <w:rPr>
          <w:color w:val="000000" w:themeColor="text1"/>
          <w:sz w:val="28"/>
          <w:szCs w:val="28"/>
        </w:rPr>
        <w:t>Nguồn thu nhập tăng thêm sẽ được quyết toán bằng danh sách ký nhận tiền theo biên bản họp cơ quan cuối năm</w:t>
      </w:r>
      <w:r w:rsidR="00602BB5" w:rsidRPr="00C230A1">
        <w:rPr>
          <w:color w:val="000000" w:themeColor="text1"/>
          <w:sz w:val="28"/>
          <w:szCs w:val="28"/>
        </w:rPr>
        <w:t>.</w:t>
      </w:r>
      <w:r w:rsidR="000F30E8" w:rsidRPr="00C230A1">
        <w:rPr>
          <w:color w:val="000000" w:themeColor="text1"/>
          <w:sz w:val="28"/>
          <w:szCs w:val="28"/>
        </w:rPr>
        <w:t xml:space="preserve"> </w:t>
      </w:r>
    </w:p>
    <w:p w:rsidR="003A6A7A" w:rsidRPr="00C230A1" w:rsidRDefault="00775E0E" w:rsidP="000F2807">
      <w:pPr>
        <w:pStyle w:val="NormalWeb"/>
        <w:shd w:val="clear" w:color="auto" w:fill="FFFFFF"/>
        <w:spacing w:before="120" w:beforeAutospacing="0" w:after="120" w:afterAutospacing="0"/>
        <w:jc w:val="center"/>
        <w:textAlignment w:val="baseline"/>
        <w:rPr>
          <w:color w:val="000000" w:themeColor="text1"/>
          <w:sz w:val="28"/>
          <w:szCs w:val="28"/>
        </w:rPr>
      </w:pPr>
      <w:r w:rsidRPr="00C230A1">
        <w:rPr>
          <w:rStyle w:val="Strong"/>
          <w:color w:val="000000" w:themeColor="text1"/>
          <w:sz w:val="28"/>
          <w:szCs w:val="28"/>
          <w:bdr w:val="none" w:sz="0" w:space="0" w:color="auto" w:frame="1"/>
        </w:rPr>
        <w:t>CHƯƠNG IV</w:t>
      </w:r>
    </w:p>
    <w:p w:rsidR="005577A3" w:rsidRPr="00C230A1" w:rsidRDefault="003A6A7A" w:rsidP="000F2807">
      <w:pPr>
        <w:pStyle w:val="NormalWeb"/>
        <w:shd w:val="clear" w:color="auto" w:fill="FFFFFF"/>
        <w:spacing w:before="120" w:beforeAutospacing="0" w:after="120" w:afterAutospacing="0"/>
        <w:jc w:val="center"/>
        <w:textAlignment w:val="baseline"/>
        <w:rPr>
          <w:color w:val="000000" w:themeColor="text1"/>
          <w:sz w:val="28"/>
          <w:szCs w:val="28"/>
        </w:rPr>
      </w:pPr>
      <w:r w:rsidRPr="00C230A1">
        <w:rPr>
          <w:rStyle w:val="Strong"/>
          <w:color w:val="000000" w:themeColor="text1"/>
          <w:sz w:val="28"/>
          <w:szCs w:val="28"/>
          <w:bdr w:val="none" w:sz="0" w:space="0" w:color="auto" w:frame="1"/>
        </w:rPr>
        <w:t>KẾ TOÁN, QUYẾT TOÁN NGÂN SÁCH</w:t>
      </w:r>
      <w:r w:rsidR="005577A3" w:rsidRPr="00C230A1">
        <w:rPr>
          <w:color w:val="000000" w:themeColor="text1"/>
          <w:sz w:val="28"/>
          <w:szCs w:val="28"/>
        </w:rPr>
        <w:t xml:space="preserve"> </w:t>
      </w:r>
      <w:r w:rsidR="005577A3" w:rsidRPr="00C230A1">
        <w:rPr>
          <w:rStyle w:val="Strong"/>
          <w:color w:val="000000" w:themeColor="text1"/>
          <w:sz w:val="28"/>
          <w:szCs w:val="28"/>
          <w:bdr w:val="none" w:sz="0" w:space="0" w:color="auto" w:frame="1"/>
        </w:rPr>
        <w:t xml:space="preserve">VÀ KIỂM TRA, THANH TRA XỬ </w:t>
      </w:r>
      <w:r w:rsidRPr="00C230A1">
        <w:rPr>
          <w:rStyle w:val="Strong"/>
          <w:color w:val="000000" w:themeColor="text1"/>
          <w:sz w:val="28"/>
          <w:szCs w:val="28"/>
          <w:bdr w:val="none" w:sz="0" w:space="0" w:color="auto" w:frame="1"/>
        </w:rPr>
        <w:t>LÝ VI PHẠM</w:t>
      </w:r>
    </w:p>
    <w:p w:rsidR="00F502D3" w:rsidRPr="00C230A1" w:rsidRDefault="00F502D3" w:rsidP="000F2807">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Mọi nguồn thu của trường đều do bộ phận kế toán, thủ quỹ tổ chức thu và thống nhất tập trung quản lý theo quy định quản lý tài chính của Nhà nước và quy chế quản lý nguồn thu của Nhà trường (trừ tiền hội phí hội phụ huynh học sinh);</w:t>
      </w:r>
    </w:p>
    <w:p w:rsidR="00F502D3" w:rsidRPr="00C230A1" w:rsidRDefault="00F502D3" w:rsidP="000F2807">
      <w:pPr>
        <w:pStyle w:val="NormalWeb"/>
        <w:spacing w:before="120" w:beforeAutospacing="0" w:after="120" w:afterAutospacing="0"/>
        <w:ind w:firstLine="720"/>
        <w:jc w:val="both"/>
        <w:textAlignment w:val="baseline"/>
        <w:rPr>
          <w:rStyle w:val="apple-converted-space"/>
          <w:color w:val="000000" w:themeColor="text1"/>
          <w:sz w:val="28"/>
          <w:szCs w:val="28"/>
        </w:rPr>
      </w:pPr>
      <w:r w:rsidRPr="00C230A1">
        <w:rPr>
          <w:color w:val="000000" w:themeColor="text1"/>
          <w:sz w:val="28"/>
          <w:szCs w:val="28"/>
        </w:rPr>
        <w:t>Tất cả các khoản thu đều phải sử dụng chứng từ thu thống nhất của nhà trường do bộ phận kế toán</w:t>
      </w:r>
      <w:r w:rsidR="007C4A48" w:rsidRPr="00C230A1">
        <w:rPr>
          <w:color w:val="000000" w:themeColor="text1"/>
          <w:sz w:val="28"/>
          <w:szCs w:val="28"/>
        </w:rPr>
        <w:t xml:space="preserve"> cung </w:t>
      </w:r>
      <w:r w:rsidRPr="00C230A1">
        <w:rPr>
          <w:color w:val="000000" w:themeColor="text1"/>
          <w:sz w:val="28"/>
          <w:szCs w:val="28"/>
        </w:rPr>
        <w:t>cấp. Mọi khoản thu nếu không được phản ánh trên chứng từ quy định, hoặc không được ủy quyền thu đều là những khoản thu không hợp pháp;</w:t>
      </w:r>
    </w:p>
    <w:p w:rsidR="00775E0E" w:rsidRPr="00C230A1" w:rsidRDefault="003A6A7A" w:rsidP="000F2807">
      <w:pPr>
        <w:pStyle w:val="NormalWeb"/>
        <w:shd w:val="clear" w:color="auto" w:fill="FFFFFF"/>
        <w:spacing w:before="120" w:beforeAutospacing="0" w:after="120" w:afterAutospacing="0"/>
        <w:ind w:firstLine="720"/>
        <w:jc w:val="both"/>
        <w:textAlignment w:val="baseline"/>
        <w:rPr>
          <w:rStyle w:val="Strong"/>
          <w:color w:val="000000" w:themeColor="text1"/>
          <w:sz w:val="28"/>
          <w:szCs w:val="28"/>
          <w:bdr w:val="none" w:sz="0" w:space="0" w:color="auto" w:frame="1"/>
        </w:rPr>
      </w:pPr>
      <w:r w:rsidRPr="00C230A1">
        <w:rPr>
          <w:color w:val="000000" w:themeColor="text1"/>
          <w:sz w:val="28"/>
          <w:szCs w:val="28"/>
        </w:rPr>
        <w:t>Việc kế toán, kiểm toán, quyết toán ngân sách, kiểm tra, thanh tra và xử lý việc chấp hành các chế độ thu, chi và quản lý ngân sách, quản lý tài sản được thự</w:t>
      </w:r>
      <w:r w:rsidR="007C5E82" w:rsidRPr="00C230A1">
        <w:rPr>
          <w:color w:val="000000" w:themeColor="text1"/>
          <w:sz w:val="28"/>
          <w:szCs w:val="28"/>
        </w:rPr>
        <w:t xml:space="preserve">c hiện theo đúng hướng dẫn của Phòng Tài chính Kế hoạch, phòng Giáo dục và Đào tạo, Kho bạc Nhà nước huyện Dầu Tiếng </w:t>
      </w:r>
      <w:r w:rsidRPr="00C230A1">
        <w:rPr>
          <w:color w:val="000000" w:themeColor="text1"/>
          <w:sz w:val="28"/>
          <w:szCs w:val="28"/>
        </w:rPr>
        <w:t>và các quy định của pháp luật hiện hành.</w:t>
      </w:r>
    </w:p>
    <w:p w:rsidR="003A6A7A" w:rsidRPr="00C230A1" w:rsidRDefault="003A6A7A" w:rsidP="000F2807">
      <w:pPr>
        <w:pStyle w:val="NormalWeb"/>
        <w:shd w:val="clear" w:color="auto" w:fill="FFFFFF"/>
        <w:spacing w:before="120" w:beforeAutospacing="0" w:after="120" w:afterAutospacing="0"/>
        <w:jc w:val="center"/>
        <w:textAlignment w:val="baseline"/>
        <w:rPr>
          <w:color w:val="000000" w:themeColor="text1"/>
          <w:sz w:val="28"/>
          <w:szCs w:val="28"/>
        </w:rPr>
      </w:pPr>
      <w:r w:rsidRPr="00C230A1">
        <w:rPr>
          <w:rStyle w:val="Strong"/>
          <w:color w:val="000000" w:themeColor="text1"/>
          <w:sz w:val="28"/>
          <w:szCs w:val="28"/>
          <w:bdr w:val="none" w:sz="0" w:space="0" w:color="auto" w:frame="1"/>
        </w:rPr>
        <w:t xml:space="preserve">CHƯƠNG </w:t>
      </w:r>
      <w:r w:rsidR="00775E0E" w:rsidRPr="00C230A1">
        <w:rPr>
          <w:rStyle w:val="Strong"/>
          <w:color w:val="000000" w:themeColor="text1"/>
          <w:sz w:val="28"/>
          <w:szCs w:val="28"/>
          <w:bdr w:val="none" w:sz="0" w:space="0" w:color="auto" w:frame="1"/>
        </w:rPr>
        <w:t>V</w:t>
      </w:r>
    </w:p>
    <w:p w:rsidR="003A6A7A" w:rsidRPr="00C230A1" w:rsidRDefault="003A6A7A" w:rsidP="000F2807">
      <w:pPr>
        <w:pStyle w:val="NormalWeb"/>
        <w:shd w:val="clear" w:color="auto" w:fill="FFFFFF"/>
        <w:spacing w:before="120" w:beforeAutospacing="0" w:after="120" w:afterAutospacing="0"/>
        <w:jc w:val="center"/>
        <w:textAlignment w:val="baseline"/>
        <w:rPr>
          <w:color w:val="000000" w:themeColor="text1"/>
          <w:sz w:val="28"/>
          <w:szCs w:val="28"/>
        </w:rPr>
      </w:pPr>
      <w:r w:rsidRPr="00C230A1">
        <w:rPr>
          <w:rStyle w:val="Strong"/>
          <w:color w:val="000000" w:themeColor="text1"/>
          <w:sz w:val="28"/>
          <w:szCs w:val="28"/>
          <w:bdr w:val="none" w:sz="0" w:space="0" w:color="auto" w:frame="1"/>
        </w:rPr>
        <w:t>ĐIỀU KHOẢN THI HÀNH</w:t>
      </w:r>
    </w:p>
    <w:p w:rsidR="003A6A7A" w:rsidRPr="00C230A1" w:rsidRDefault="003A6A7A"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lastRenderedPageBreak/>
        <w:t>Tất cả cán bộ, giáo viên, nhân viên của trường nghiên cứu và giám sát việc thực hiện quy định này nhằm phát huy dân chủ, minh bạch, nâng cao hiệu quả công tác.</w:t>
      </w:r>
    </w:p>
    <w:p w:rsidR="003A6A7A" w:rsidRPr="00C230A1" w:rsidRDefault="003A6A7A"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Quy chế này căn cứ vào văn bản hướng dẫn của cấp trên, lấy ý kiến góp ý của các đoàn thể, cá nhân trong trường để hoàn thiện.</w:t>
      </w:r>
    </w:p>
    <w:p w:rsidR="003A6A7A" w:rsidRPr="00C230A1" w:rsidRDefault="003A6A7A"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rStyle w:val="apple-converted-space"/>
          <w:color w:val="000000" w:themeColor="text1"/>
          <w:sz w:val="28"/>
          <w:szCs w:val="28"/>
        </w:rPr>
        <w:t> </w:t>
      </w:r>
      <w:r w:rsidRPr="00C230A1">
        <w:rPr>
          <w:color w:val="000000" w:themeColor="text1"/>
          <w:sz w:val="28"/>
          <w:szCs w:val="28"/>
        </w:rPr>
        <w:t>Bộ phận tài vụ chịu trách nhiệm tổ chức, hướng dẫn các tổ, cá nhân có liên quan thực hiện quy chế này.</w:t>
      </w:r>
    </w:p>
    <w:p w:rsidR="003A6A7A" w:rsidRPr="00C230A1" w:rsidRDefault="003A6A7A"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Quy chế này có hiệu lực từ ngày ký và áp dụng trong</w:t>
      </w:r>
      <w:r w:rsidR="00442AF5" w:rsidRPr="00C230A1">
        <w:rPr>
          <w:color w:val="000000" w:themeColor="text1"/>
          <w:sz w:val="28"/>
          <w:szCs w:val="28"/>
        </w:rPr>
        <w:t xml:space="preserve"> </w:t>
      </w:r>
      <w:r w:rsidR="0083101E" w:rsidRPr="00C230A1">
        <w:rPr>
          <w:color w:val="000000" w:themeColor="text1"/>
          <w:sz w:val="28"/>
          <w:szCs w:val="28"/>
        </w:rPr>
        <w:t xml:space="preserve"> tháng </w:t>
      </w:r>
      <w:r w:rsidR="00B03D7F" w:rsidRPr="00C230A1">
        <w:rPr>
          <w:color w:val="000000" w:themeColor="text1"/>
          <w:sz w:val="28"/>
          <w:szCs w:val="28"/>
        </w:rPr>
        <w:t>11</w:t>
      </w:r>
      <w:r w:rsidR="00564E08" w:rsidRPr="00C230A1">
        <w:rPr>
          <w:color w:val="000000" w:themeColor="text1"/>
          <w:sz w:val="28"/>
          <w:szCs w:val="28"/>
        </w:rPr>
        <w:t xml:space="preserve"> năm 2</w:t>
      </w:r>
      <w:r w:rsidR="00F8322F" w:rsidRPr="00C230A1">
        <w:rPr>
          <w:color w:val="000000" w:themeColor="text1"/>
          <w:sz w:val="28"/>
          <w:szCs w:val="28"/>
        </w:rPr>
        <w:t>02</w:t>
      </w:r>
      <w:r w:rsidR="00B03D7F" w:rsidRPr="00C230A1">
        <w:rPr>
          <w:color w:val="000000" w:themeColor="text1"/>
          <w:sz w:val="28"/>
          <w:szCs w:val="28"/>
        </w:rPr>
        <w:t>4</w:t>
      </w:r>
      <w:r w:rsidRPr="00C230A1">
        <w:rPr>
          <w:color w:val="000000" w:themeColor="text1"/>
          <w:sz w:val="28"/>
          <w:szCs w:val="28"/>
        </w:rPr>
        <w:t>. Những quy định của trường trước đây trái với nội dung quy chế này đều bãi bỏ.</w:t>
      </w:r>
    </w:p>
    <w:p w:rsidR="003A6A7A" w:rsidRDefault="003A6A7A" w:rsidP="00940B41">
      <w:pPr>
        <w:pStyle w:val="NormalWeb"/>
        <w:shd w:val="clear" w:color="auto" w:fill="FFFFFF"/>
        <w:spacing w:before="120" w:beforeAutospacing="0" w:after="120" w:afterAutospacing="0"/>
        <w:ind w:firstLine="720"/>
        <w:jc w:val="both"/>
        <w:textAlignment w:val="baseline"/>
        <w:rPr>
          <w:color w:val="000000" w:themeColor="text1"/>
          <w:sz w:val="28"/>
          <w:szCs w:val="28"/>
        </w:rPr>
      </w:pPr>
      <w:r w:rsidRPr="00C230A1">
        <w:rPr>
          <w:color w:val="000000" w:themeColor="text1"/>
          <w:sz w:val="28"/>
          <w:szCs w:val="28"/>
        </w:rPr>
        <w:t xml:space="preserve">Sau mỗi năm thực hiện, Hội đồng trường tiến hành xem xét để điều chỉnh, sửa đổi bổ sung các điều khoản cho phù hợp với tình hình thực tế của nhà trường và các văn bản pháp quy mới của các Bộ, ngành, của tỉnh và của Sở Giáo dục </w:t>
      </w:r>
      <w:r w:rsidR="007E1A33" w:rsidRPr="00C230A1">
        <w:rPr>
          <w:color w:val="000000" w:themeColor="text1"/>
          <w:sz w:val="28"/>
          <w:szCs w:val="28"/>
        </w:rPr>
        <w:t>và</w:t>
      </w:r>
      <w:r w:rsidRPr="00C230A1">
        <w:rPr>
          <w:color w:val="000000" w:themeColor="text1"/>
          <w:sz w:val="28"/>
          <w:szCs w:val="28"/>
        </w:rPr>
        <w:t xml:space="preserve"> Đào tạo.</w:t>
      </w:r>
    </w:p>
    <w:p w:rsidR="005579E0" w:rsidRPr="00C230A1" w:rsidRDefault="005579E0" w:rsidP="00940B41">
      <w:pPr>
        <w:pStyle w:val="NormalWeb"/>
        <w:shd w:val="clear" w:color="auto" w:fill="FFFFFF"/>
        <w:spacing w:before="120" w:beforeAutospacing="0" w:after="120" w:afterAutospacing="0"/>
        <w:ind w:firstLine="720"/>
        <w:jc w:val="both"/>
        <w:textAlignment w:val="baseline"/>
        <w:rPr>
          <w:color w:val="000000" w:themeColor="text1"/>
          <w:sz w:val="26"/>
          <w:szCs w:val="26"/>
        </w:rPr>
      </w:pPr>
      <w:bookmarkStart w:id="1" w:name="_GoBack"/>
      <w:bookmarkEnd w:id="1"/>
    </w:p>
    <w:p w:rsidR="003A6A7A" w:rsidRPr="00C230A1" w:rsidRDefault="003A6A7A" w:rsidP="00A211D9">
      <w:pPr>
        <w:pStyle w:val="NormalWeb"/>
        <w:shd w:val="clear" w:color="auto" w:fill="FFFFFF"/>
        <w:spacing w:before="0" w:beforeAutospacing="0" w:after="0" w:afterAutospacing="0" w:line="276" w:lineRule="auto"/>
        <w:jc w:val="center"/>
        <w:textAlignment w:val="baseline"/>
        <w:rPr>
          <w:color w:val="000000" w:themeColor="text1"/>
          <w:sz w:val="28"/>
          <w:szCs w:val="28"/>
        </w:rPr>
      </w:pPr>
      <w:r w:rsidRPr="00C230A1">
        <w:rPr>
          <w:rStyle w:val="Strong"/>
          <w:color w:val="000000" w:themeColor="text1"/>
          <w:sz w:val="28"/>
          <w:szCs w:val="28"/>
          <w:bdr w:val="none" w:sz="0" w:space="0" w:color="auto" w:frame="1"/>
        </w:rPr>
        <w:t>CT CÔNG ĐOÀN                                                 HIỆU TRƯỞNG</w:t>
      </w:r>
    </w:p>
    <w:p w:rsidR="00F86192" w:rsidRPr="00C230A1" w:rsidRDefault="00F86192" w:rsidP="00A211D9">
      <w:pPr>
        <w:spacing w:line="276" w:lineRule="auto"/>
        <w:rPr>
          <w:color w:val="000000" w:themeColor="text1"/>
          <w:sz w:val="26"/>
          <w:szCs w:val="26"/>
        </w:rPr>
      </w:pPr>
    </w:p>
    <w:p w:rsidR="00F86192" w:rsidRPr="00C230A1" w:rsidRDefault="00F86192" w:rsidP="00F86192">
      <w:pPr>
        <w:rPr>
          <w:color w:val="000000" w:themeColor="text1"/>
          <w:sz w:val="26"/>
          <w:szCs w:val="26"/>
        </w:rPr>
      </w:pPr>
    </w:p>
    <w:p w:rsidR="00F86192" w:rsidRPr="00C230A1" w:rsidRDefault="00F86192" w:rsidP="00F86192">
      <w:pPr>
        <w:rPr>
          <w:color w:val="000000" w:themeColor="text1"/>
          <w:sz w:val="26"/>
          <w:szCs w:val="26"/>
        </w:rPr>
      </w:pPr>
    </w:p>
    <w:p w:rsidR="00F86192" w:rsidRPr="00C230A1" w:rsidRDefault="00F86192" w:rsidP="00F86192">
      <w:pPr>
        <w:rPr>
          <w:color w:val="000000" w:themeColor="text1"/>
          <w:sz w:val="26"/>
          <w:szCs w:val="26"/>
        </w:rPr>
      </w:pPr>
    </w:p>
    <w:p w:rsidR="00F86192" w:rsidRPr="00C230A1" w:rsidRDefault="00F86192" w:rsidP="00F86192">
      <w:pPr>
        <w:rPr>
          <w:color w:val="000000" w:themeColor="text1"/>
          <w:sz w:val="26"/>
          <w:szCs w:val="26"/>
        </w:rPr>
      </w:pPr>
    </w:p>
    <w:p w:rsidR="00AA4F5B" w:rsidRPr="00C230A1" w:rsidRDefault="00F86192" w:rsidP="00F86192">
      <w:pPr>
        <w:tabs>
          <w:tab w:val="left" w:pos="7770"/>
        </w:tabs>
        <w:rPr>
          <w:color w:val="000000" w:themeColor="text1"/>
          <w:sz w:val="26"/>
          <w:szCs w:val="26"/>
        </w:rPr>
      </w:pPr>
      <w:r w:rsidRPr="00C230A1">
        <w:rPr>
          <w:color w:val="000000" w:themeColor="text1"/>
          <w:sz w:val="26"/>
          <w:szCs w:val="26"/>
        </w:rPr>
        <w:tab/>
      </w:r>
    </w:p>
    <w:sectPr w:rsidR="00AA4F5B" w:rsidRPr="00C230A1" w:rsidSect="00E44BA4">
      <w:type w:val="continuous"/>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73FE"/>
    <w:multiLevelType w:val="hybridMultilevel"/>
    <w:tmpl w:val="A67EC790"/>
    <w:lvl w:ilvl="0" w:tplc="46F44A9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72116D"/>
    <w:multiLevelType w:val="hybridMultilevel"/>
    <w:tmpl w:val="D992341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B74E76"/>
    <w:multiLevelType w:val="hybridMultilevel"/>
    <w:tmpl w:val="66BA820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D406FA"/>
    <w:multiLevelType w:val="multilevel"/>
    <w:tmpl w:val="B2F28082"/>
    <w:lvl w:ilvl="0">
      <w:start w:val="1"/>
      <w:numFmt w:val="decimal"/>
      <w:lvlText w:val="%1."/>
      <w:lvlJc w:val="left"/>
      <w:pPr>
        <w:ind w:left="1080" w:hanging="360"/>
      </w:pPr>
      <w:rPr>
        <w:rFonts w:hint="default"/>
        <w:color w:val="000000"/>
      </w:rPr>
    </w:lvl>
    <w:lvl w:ilvl="1">
      <w:start w:val="11"/>
      <w:numFmt w:val="decimal"/>
      <w:isLgl/>
      <w:lvlText w:val="%1.%2."/>
      <w:lvlJc w:val="left"/>
      <w:pPr>
        <w:ind w:left="2100" w:hanging="1380"/>
      </w:pPr>
      <w:rPr>
        <w:rFonts w:hint="default"/>
      </w:rPr>
    </w:lvl>
    <w:lvl w:ilvl="2">
      <w:start w:val="1"/>
      <w:numFmt w:val="decimal"/>
      <w:isLgl/>
      <w:lvlText w:val="%1.%2.%3."/>
      <w:lvlJc w:val="left"/>
      <w:pPr>
        <w:ind w:left="2100" w:hanging="1380"/>
      </w:pPr>
      <w:rPr>
        <w:rFonts w:hint="default"/>
      </w:rPr>
    </w:lvl>
    <w:lvl w:ilvl="3">
      <w:start w:val="1"/>
      <w:numFmt w:val="decimal"/>
      <w:isLgl/>
      <w:lvlText w:val="%1.%2.%3.%4."/>
      <w:lvlJc w:val="left"/>
      <w:pPr>
        <w:ind w:left="2100" w:hanging="1380"/>
      </w:pPr>
      <w:rPr>
        <w:rFonts w:hint="default"/>
      </w:rPr>
    </w:lvl>
    <w:lvl w:ilvl="4">
      <w:start w:val="1"/>
      <w:numFmt w:val="decimal"/>
      <w:isLgl/>
      <w:lvlText w:val="%1.%2.%3.%4.%5."/>
      <w:lvlJc w:val="left"/>
      <w:pPr>
        <w:ind w:left="2100" w:hanging="13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80694F"/>
    <w:multiLevelType w:val="hybridMultilevel"/>
    <w:tmpl w:val="F932BD9E"/>
    <w:lvl w:ilvl="0" w:tplc="4A56553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0F92134"/>
    <w:multiLevelType w:val="multilevel"/>
    <w:tmpl w:val="12B62E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55167008"/>
    <w:multiLevelType w:val="hybridMultilevel"/>
    <w:tmpl w:val="2F8A100A"/>
    <w:lvl w:ilvl="0" w:tplc="27BE0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09A5165"/>
    <w:multiLevelType w:val="hybridMultilevel"/>
    <w:tmpl w:val="28BA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BA32D7"/>
    <w:multiLevelType w:val="multilevel"/>
    <w:tmpl w:val="566A72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2"/>
  </w:num>
  <w:num w:numId="4">
    <w:abstractNumId w:val="0"/>
  </w:num>
  <w:num w:numId="5">
    <w:abstractNumId w:val="6"/>
  </w:num>
  <w:num w:numId="6">
    <w:abstractNumId w:val="7"/>
  </w:num>
  <w:num w:numId="7">
    <w:abstractNumId w:val="8"/>
  </w:num>
  <w:num w:numId="8">
    <w:abstractNumId w:val="1"/>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compat>
    <w:compatSetting w:name="compatibilityMode" w:uri="http://schemas.microsoft.com/office/word" w:val="12"/>
  </w:compat>
  <w:rsids>
    <w:rsidRoot w:val="003A6A7A"/>
    <w:rsid w:val="0000439F"/>
    <w:rsid w:val="00010D15"/>
    <w:rsid w:val="00010E6E"/>
    <w:rsid w:val="00013AF7"/>
    <w:rsid w:val="00021383"/>
    <w:rsid w:val="000409CA"/>
    <w:rsid w:val="00046D1B"/>
    <w:rsid w:val="00047710"/>
    <w:rsid w:val="00050BCA"/>
    <w:rsid w:val="00050DC3"/>
    <w:rsid w:val="000513BD"/>
    <w:rsid w:val="00053FE4"/>
    <w:rsid w:val="00054255"/>
    <w:rsid w:val="000551CB"/>
    <w:rsid w:val="0005558C"/>
    <w:rsid w:val="000610AF"/>
    <w:rsid w:val="000655AB"/>
    <w:rsid w:val="00065FC1"/>
    <w:rsid w:val="00066F3D"/>
    <w:rsid w:val="00071206"/>
    <w:rsid w:val="000714A5"/>
    <w:rsid w:val="00074161"/>
    <w:rsid w:val="00075208"/>
    <w:rsid w:val="00081C90"/>
    <w:rsid w:val="00083566"/>
    <w:rsid w:val="00083761"/>
    <w:rsid w:val="00086C76"/>
    <w:rsid w:val="00087357"/>
    <w:rsid w:val="000907A6"/>
    <w:rsid w:val="00094695"/>
    <w:rsid w:val="000961D4"/>
    <w:rsid w:val="000A30BF"/>
    <w:rsid w:val="000A7D91"/>
    <w:rsid w:val="000B0BBE"/>
    <w:rsid w:val="000B0F8D"/>
    <w:rsid w:val="000B103F"/>
    <w:rsid w:val="000B3708"/>
    <w:rsid w:val="000C541A"/>
    <w:rsid w:val="000C6DD1"/>
    <w:rsid w:val="000D023D"/>
    <w:rsid w:val="000D2792"/>
    <w:rsid w:val="000D4B3E"/>
    <w:rsid w:val="000E08C2"/>
    <w:rsid w:val="000E1F28"/>
    <w:rsid w:val="000F10E8"/>
    <w:rsid w:val="000F2807"/>
    <w:rsid w:val="000F30E8"/>
    <w:rsid w:val="000F66BD"/>
    <w:rsid w:val="001000C5"/>
    <w:rsid w:val="0010151C"/>
    <w:rsid w:val="00102625"/>
    <w:rsid w:val="00106349"/>
    <w:rsid w:val="00106E7E"/>
    <w:rsid w:val="00114665"/>
    <w:rsid w:val="0012126F"/>
    <w:rsid w:val="00121DFB"/>
    <w:rsid w:val="00123F20"/>
    <w:rsid w:val="00126BEE"/>
    <w:rsid w:val="00135516"/>
    <w:rsid w:val="00136906"/>
    <w:rsid w:val="0014280B"/>
    <w:rsid w:val="00147B7F"/>
    <w:rsid w:val="0015095F"/>
    <w:rsid w:val="00151E90"/>
    <w:rsid w:val="00152204"/>
    <w:rsid w:val="00155BEE"/>
    <w:rsid w:val="00156BF4"/>
    <w:rsid w:val="00157B18"/>
    <w:rsid w:val="00161900"/>
    <w:rsid w:val="00164311"/>
    <w:rsid w:val="00165C5D"/>
    <w:rsid w:val="00167318"/>
    <w:rsid w:val="00167AAE"/>
    <w:rsid w:val="00171EBD"/>
    <w:rsid w:val="00172E17"/>
    <w:rsid w:val="00172E61"/>
    <w:rsid w:val="00172ED9"/>
    <w:rsid w:val="00174D14"/>
    <w:rsid w:val="001762E3"/>
    <w:rsid w:val="001807D0"/>
    <w:rsid w:val="0018184F"/>
    <w:rsid w:val="00183FD7"/>
    <w:rsid w:val="00185C8D"/>
    <w:rsid w:val="0018629B"/>
    <w:rsid w:val="00187E24"/>
    <w:rsid w:val="0019065E"/>
    <w:rsid w:val="00190A3E"/>
    <w:rsid w:val="00190D4F"/>
    <w:rsid w:val="00191322"/>
    <w:rsid w:val="00192D89"/>
    <w:rsid w:val="001966E1"/>
    <w:rsid w:val="001A2578"/>
    <w:rsid w:val="001B2ED5"/>
    <w:rsid w:val="001B5C04"/>
    <w:rsid w:val="001B62F7"/>
    <w:rsid w:val="001B784D"/>
    <w:rsid w:val="001C0837"/>
    <w:rsid w:val="001C1380"/>
    <w:rsid w:val="001C3360"/>
    <w:rsid w:val="001D49F1"/>
    <w:rsid w:val="001E2449"/>
    <w:rsid w:val="001E2EB4"/>
    <w:rsid w:val="001E3863"/>
    <w:rsid w:val="001E4722"/>
    <w:rsid w:val="001E4E80"/>
    <w:rsid w:val="001E537A"/>
    <w:rsid w:val="001F12A5"/>
    <w:rsid w:val="001F2BBE"/>
    <w:rsid w:val="001F4448"/>
    <w:rsid w:val="00206132"/>
    <w:rsid w:val="0020686E"/>
    <w:rsid w:val="00210EAC"/>
    <w:rsid w:val="00211D6A"/>
    <w:rsid w:val="002122A9"/>
    <w:rsid w:val="00212D9B"/>
    <w:rsid w:val="002166CF"/>
    <w:rsid w:val="002166E9"/>
    <w:rsid w:val="00216A94"/>
    <w:rsid w:val="00217E1A"/>
    <w:rsid w:val="00220FF7"/>
    <w:rsid w:val="002218C8"/>
    <w:rsid w:val="002236D8"/>
    <w:rsid w:val="00223E65"/>
    <w:rsid w:val="00223F86"/>
    <w:rsid w:val="0022576A"/>
    <w:rsid w:val="00230374"/>
    <w:rsid w:val="002368F4"/>
    <w:rsid w:val="002464CB"/>
    <w:rsid w:val="00253218"/>
    <w:rsid w:val="00264240"/>
    <w:rsid w:val="00264B35"/>
    <w:rsid w:val="0026597B"/>
    <w:rsid w:val="00272577"/>
    <w:rsid w:val="002729DF"/>
    <w:rsid w:val="00274E2D"/>
    <w:rsid w:val="002778D8"/>
    <w:rsid w:val="00277E05"/>
    <w:rsid w:val="00282222"/>
    <w:rsid w:val="00282BE2"/>
    <w:rsid w:val="002849FA"/>
    <w:rsid w:val="0028587D"/>
    <w:rsid w:val="0029001E"/>
    <w:rsid w:val="00290B30"/>
    <w:rsid w:val="00297162"/>
    <w:rsid w:val="00297218"/>
    <w:rsid w:val="002A6240"/>
    <w:rsid w:val="002A7D61"/>
    <w:rsid w:val="002B2C52"/>
    <w:rsid w:val="002B3D61"/>
    <w:rsid w:val="002B482E"/>
    <w:rsid w:val="002C0C30"/>
    <w:rsid w:val="002C46E0"/>
    <w:rsid w:val="002C7AEB"/>
    <w:rsid w:val="002D18B5"/>
    <w:rsid w:val="002D1C2B"/>
    <w:rsid w:val="002D516B"/>
    <w:rsid w:val="002D5DA1"/>
    <w:rsid w:val="002D7430"/>
    <w:rsid w:val="002D7667"/>
    <w:rsid w:val="002E715C"/>
    <w:rsid w:val="002E7C41"/>
    <w:rsid w:val="002F094A"/>
    <w:rsid w:val="002F1AA5"/>
    <w:rsid w:val="002F4F66"/>
    <w:rsid w:val="002F743B"/>
    <w:rsid w:val="003009FD"/>
    <w:rsid w:val="003061ED"/>
    <w:rsid w:val="0031457B"/>
    <w:rsid w:val="0031467B"/>
    <w:rsid w:val="003148F3"/>
    <w:rsid w:val="0033101B"/>
    <w:rsid w:val="00333B07"/>
    <w:rsid w:val="00334841"/>
    <w:rsid w:val="003373B5"/>
    <w:rsid w:val="0034732D"/>
    <w:rsid w:val="00350509"/>
    <w:rsid w:val="003628F9"/>
    <w:rsid w:val="003649DB"/>
    <w:rsid w:val="00364C79"/>
    <w:rsid w:val="00372C00"/>
    <w:rsid w:val="00374E70"/>
    <w:rsid w:val="003822DC"/>
    <w:rsid w:val="0038239D"/>
    <w:rsid w:val="003871B9"/>
    <w:rsid w:val="00387FCD"/>
    <w:rsid w:val="003906DF"/>
    <w:rsid w:val="00394135"/>
    <w:rsid w:val="00396CB7"/>
    <w:rsid w:val="00397A8C"/>
    <w:rsid w:val="003A09F1"/>
    <w:rsid w:val="003A6A7A"/>
    <w:rsid w:val="003B6D89"/>
    <w:rsid w:val="003B77E5"/>
    <w:rsid w:val="003B7BDB"/>
    <w:rsid w:val="003C273F"/>
    <w:rsid w:val="003C3B83"/>
    <w:rsid w:val="003C3C91"/>
    <w:rsid w:val="003D1ED1"/>
    <w:rsid w:val="003D3DC7"/>
    <w:rsid w:val="003D426B"/>
    <w:rsid w:val="003E177E"/>
    <w:rsid w:val="003E457B"/>
    <w:rsid w:val="003E625A"/>
    <w:rsid w:val="00400E08"/>
    <w:rsid w:val="00402474"/>
    <w:rsid w:val="00414026"/>
    <w:rsid w:val="00414AE4"/>
    <w:rsid w:val="00416CF2"/>
    <w:rsid w:val="00417617"/>
    <w:rsid w:val="00424223"/>
    <w:rsid w:val="004243A9"/>
    <w:rsid w:val="0042449D"/>
    <w:rsid w:val="00427429"/>
    <w:rsid w:val="004414CD"/>
    <w:rsid w:val="004428AC"/>
    <w:rsid w:val="00442AF5"/>
    <w:rsid w:val="00443832"/>
    <w:rsid w:val="004461B4"/>
    <w:rsid w:val="0045204C"/>
    <w:rsid w:val="00462C86"/>
    <w:rsid w:val="00464A5B"/>
    <w:rsid w:val="00466966"/>
    <w:rsid w:val="00466EE9"/>
    <w:rsid w:val="00467227"/>
    <w:rsid w:val="004700A8"/>
    <w:rsid w:val="00471DB0"/>
    <w:rsid w:val="00471FD4"/>
    <w:rsid w:val="0047200E"/>
    <w:rsid w:val="004759F2"/>
    <w:rsid w:val="0048217F"/>
    <w:rsid w:val="00484CBC"/>
    <w:rsid w:val="00485675"/>
    <w:rsid w:val="0048629D"/>
    <w:rsid w:val="0048647D"/>
    <w:rsid w:val="0048657D"/>
    <w:rsid w:val="0049130F"/>
    <w:rsid w:val="00495FD7"/>
    <w:rsid w:val="00497340"/>
    <w:rsid w:val="004A1E52"/>
    <w:rsid w:val="004A222E"/>
    <w:rsid w:val="004A6492"/>
    <w:rsid w:val="004B3D46"/>
    <w:rsid w:val="004C7FD7"/>
    <w:rsid w:val="004D01B9"/>
    <w:rsid w:val="004D287F"/>
    <w:rsid w:val="004D563D"/>
    <w:rsid w:val="004D686C"/>
    <w:rsid w:val="004D7521"/>
    <w:rsid w:val="004E025E"/>
    <w:rsid w:val="004E3806"/>
    <w:rsid w:val="004E5FE0"/>
    <w:rsid w:val="004F13E1"/>
    <w:rsid w:val="004F2FA0"/>
    <w:rsid w:val="005007F0"/>
    <w:rsid w:val="005009D5"/>
    <w:rsid w:val="00501A13"/>
    <w:rsid w:val="0051252B"/>
    <w:rsid w:val="005129F6"/>
    <w:rsid w:val="00512BA8"/>
    <w:rsid w:val="005200B2"/>
    <w:rsid w:val="00526844"/>
    <w:rsid w:val="005278B2"/>
    <w:rsid w:val="00533E68"/>
    <w:rsid w:val="005343ED"/>
    <w:rsid w:val="005346BD"/>
    <w:rsid w:val="005365F5"/>
    <w:rsid w:val="00536D41"/>
    <w:rsid w:val="00543A66"/>
    <w:rsid w:val="005517DF"/>
    <w:rsid w:val="005520B3"/>
    <w:rsid w:val="00553E77"/>
    <w:rsid w:val="00556157"/>
    <w:rsid w:val="005577A3"/>
    <w:rsid w:val="005579E0"/>
    <w:rsid w:val="005608F3"/>
    <w:rsid w:val="00561420"/>
    <w:rsid w:val="005629E6"/>
    <w:rsid w:val="00562CF8"/>
    <w:rsid w:val="00564E08"/>
    <w:rsid w:val="00576BFF"/>
    <w:rsid w:val="005778C3"/>
    <w:rsid w:val="0058175D"/>
    <w:rsid w:val="00583772"/>
    <w:rsid w:val="00594198"/>
    <w:rsid w:val="00594202"/>
    <w:rsid w:val="00597804"/>
    <w:rsid w:val="005A1B00"/>
    <w:rsid w:val="005A3516"/>
    <w:rsid w:val="005A55CC"/>
    <w:rsid w:val="005A6C24"/>
    <w:rsid w:val="005B3DC8"/>
    <w:rsid w:val="005B6EB2"/>
    <w:rsid w:val="005C281C"/>
    <w:rsid w:val="005C2EDB"/>
    <w:rsid w:val="005C5B65"/>
    <w:rsid w:val="005C6681"/>
    <w:rsid w:val="005D06EB"/>
    <w:rsid w:val="005D0E91"/>
    <w:rsid w:val="005D1A10"/>
    <w:rsid w:val="005D2B84"/>
    <w:rsid w:val="005D4FD2"/>
    <w:rsid w:val="005D7BB5"/>
    <w:rsid w:val="005E161E"/>
    <w:rsid w:val="005E4B2F"/>
    <w:rsid w:val="005E52E2"/>
    <w:rsid w:val="005E60E6"/>
    <w:rsid w:val="005F20B1"/>
    <w:rsid w:val="005F4664"/>
    <w:rsid w:val="005F49B5"/>
    <w:rsid w:val="005F5618"/>
    <w:rsid w:val="005F5930"/>
    <w:rsid w:val="00602BB5"/>
    <w:rsid w:val="00611A75"/>
    <w:rsid w:val="00615E60"/>
    <w:rsid w:val="00616300"/>
    <w:rsid w:val="006179F3"/>
    <w:rsid w:val="006204AC"/>
    <w:rsid w:val="006261CE"/>
    <w:rsid w:val="00632512"/>
    <w:rsid w:val="00634D7C"/>
    <w:rsid w:val="0064015C"/>
    <w:rsid w:val="00640E79"/>
    <w:rsid w:val="006510B9"/>
    <w:rsid w:val="00656F5A"/>
    <w:rsid w:val="00657610"/>
    <w:rsid w:val="00660C1C"/>
    <w:rsid w:val="0066151F"/>
    <w:rsid w:val="006634FB"/>
    <w:rsid w:val="006677C3"/>
    <w:rsid w:val="00670B8A"/>
    <w:rsid w:val="00672E10"/>
    <w:rsid w:val="00673225"/>
    <w:rsid w:val="006779E8"/>
    <w:rsid w:val="00682D3E"/>
    <w:rsid w:val="006839C9"/>
    <w:rsid w:val="006943DE"/>
    <w:rsid w:val="00696484"/>
    <w:rsid w:val="006A1A25"/>
    <w:rsid w:val="006A47CD"/>
    <w:rsid w:val="006A5FAE"/>
    <w:rsid w:val="006A5FF7"/>
    <w:rsid w:val="006A5FFE"/>
    <w:rsid w:val="006B1CFF"/>
    <w:rsid w:val="006B2C84"/>
    <w:rsid w:val="006B5765"/>
    <w:rsid w:val="006B5CE4"/>
    <w:rsid w:val="006C3C0A"/>
    <w:rsid w:val="006C41B5"/>
    <w:rsid w:val="006C4372"/>
    <w:rsid w:val="006C44F8"/>
    <w:rsid w:val="006D2833"/>
    <w:rsid w:val="006D4615"/>
    <w:rsid w:val="006D58E8"/>
    <w:rsid w:val="006D750B"/>
    <w:rsid w:val="006E1D68"/>
    <w:rsid w:val="006E4CBD"/>
    <w:rsid w:val="006E60FF"/>
    <w:rsid w:val="006E767A"/>
    <w:rsid w:val="006F0A67"/>
    <w:rsid w:val="006F4203"/>
    <w:rsid w:val="006F607C"/>
    <w:rsid w:val="00701B4C"/>
    <w:rsid w:val="00711598"/>
    <w:rsid w:val="00712D32"/>
    <w:rsid w:val="007156D1"/>
    <w:rsid w:val="0072053E"/>
    <w:rsid w:val="0072216F"/>
    <w:rsid w:val="00725422"/>
    <w:rsid w:val="00733E29"/>
    <w:rsid w:val="007349CD"/>
    <w:rsid w:val="00735567"/>
    <w:rsid w:val="00737346"/>
    <w:rsid w:val="00742186"/>
    <w:rsid w:val="00742DCD"/>
    <w:rsid w:val="00746D69"/>
    <w:rsid w:val="0074710E"/>
    <w:rsid w:val="00751837"/>
    <w:rsid w:val="00751978"/>
    <w:rsid w:val="00755DED"/>
    <w:rsid w:val="0075675C"/>
    <w:rsid w:val="00762CEB"/>
    <w:rsid w:val="007663E6"/>
    <w:rsid w:val="00773442"/>
    <w:rsid w:val="00775E0E"/>
    <w:rsid w:val="007826C0"/>
    <w:rsid w:val="00786992"/>
    <w:rsid w:val="00791D6A"/>
    <w:rsid w:val="00797568"/>
    <w:rsid w:val="00797C0F"/>
    <w:rsid w:val="007A0D86"/>
    <w:rsid w:val="007A32F5"/>
    <w:rsid w:val="007B1AF3"/>
    <w:rsid w:val="007B7108"/>
    <w:rsid w:val="007C0567"/>
    <w:rsid w:val="007C31E4"/>
    <w:rsid w:val="007C4A48"/>
    <w:rsid w:val="007C55C1"/>
    <w:rsid w:val="007C5E82"/>
    <w:rsid w:val="007C76EA"/>
    <w:rsid w:val="007D55F7"/>
    <w:rsid w:val="007D6D9D"/>
    <w:rsid w:val="007D7355"/>
    <w:rsid w:val="007E0469"/>
    <w:rsid w:val="007E159E"/>
    <w:rsid w:val="007E1A33"/>
    <w:rsid w:val="007F780C"/>
    <w:rsid w:val="007F7D3F"/>
    <w:rsid w:val="008007CF"/>
    <w:rsid w:val="008042AD"/>
    <w:rsid w:val="00804D48"/>
    <w:rsid w:val="008071DC"/>
    <w:rsid w:val="0080770C"/>
    <w:rsid w:val="00811018"/>
    <w:rsid w:val="00811998"/>
    <w:rsid w:val="00813AB8"/>
    <w:rsid w:val="008148AE"/>
    <w:rsid w:val="00816A7D"/>
    <w:rsid w:val="008173EC"/>
    <w:rsid w:val="00822605"/>
    <w:rsid w:val="00823528"/>
    <w:rsid w:val="00830B39"/>
    <w:rsid w:val="0083101E"/>
    <w:rsid w:val="0084643C"/>
    <w:rsid w:val="0085300E"/>
    <w:rsid w:val="00854443"/>
    <w:rsid w:val="00854817"/>
    <w:rsid w:val="00854A6B"/>
    <w:rsid w:val="00863B4A"/>
    <w:rsid w:val="008642E7"/>
    <w:rsid w:val="0086770D"/>
    <w:rsid w:val="00873BF9"/>
    <w:rsid w:val="00882E47"/>
    <w:rsid w:val="00885740"/>
    <w:rsid w:val="00886C26"/>
    <w:rsid w:val="00887C31"/>
    <w:rsid w:val="00894ADD"/>
    <w:rsid w:val="008A467C"/>
    <w:rsid w:val="008A514E"/>
    <w:rsid w:val="008B30EC"/>
    <w:rsid w:val="008B6644"/>
    <w:rsid w:val="008B7DF3"/>
    <w:rsid w:val="008C1102"/>
    <w:rsid w:val="008C3378"/>
    <w:rsid w:val="008C7062"/>
    <w:rsid w:val="008D6EE5"/>
    <w:rsid w:val="008D7710"/>
    <w:rsid w:val="008E21C7"/>
    <w:rsid w:val="008E7489"/>
    <w:rsid w:val="008F0BF2"/>
    <w:rsid w:val="008F0D1B"/>
    <w:rsid w:val="008F4DB3"/>
    <w:rsid w:val="00900464"/>
    <w:rsid w:val="00900627"/>
    <w:rsid w:val="0090449A"/>
    <w:rsid w:val="0090486B"/>
    <w:rsid w:val="00906149"/>
    <w:rsid w:val="0090623D"/>
    <w:rsid w:val="0090647B"/>
    <w:rsid w:val="009132A2"/>
    <w:rsid w:val="00914401"/>
    <w:rsid w:val="0092476A"/>
    <w:rsid w:val="009323A3"/>
    <w:rsid w:val="009366AB"/>
    <w:rsid w:val="00940B41"/>
    <w:rsid w:val="009422B1"/>
    <w:rsid w:val="00943C7F"/>
    <w:rsid w:val="009443FA"/>
    <w:rsid w:val="00945E89"/>
    <w:rsid w:val="00945FF7"/>
    <w:rsid w:val="009512DC"/>
    <w:rsid w:val="00953885"/>
    <w:rsid w:val="0095419C"/>
    <w:rsid w:val="0097010F"/>
    <w:rsid w:val="00971A35"/>
    <w:rsid w:val="00973953"/>
    <w:rsid w:val="00974EDD"/>
    <w:rsid w:val="00975007"/>
    <w:rsid w:val="0098036C"/>
    <w:rsid w:val="009816E1"/>
    <w:rsid w:val="00983A2A"/>
    <w:rsid w:val="009A116E"/>
    <w:rsid w:val="009A2E49"/>
    <w:rsid w:val="009A7C8A"/>
    <w:rsid w:val="009B5D86"/>
    <w:rsid w:val="009B6B8A"/>
    <w:rsid w:val="009B7C9C"/>
    <w:rsid w:val="009C2D6A"/>
    <w:rsid w:val="009D027F"/>
    <w:rsid w:val="009D43D3"/>
    <w:rsid w:val="009D7D5F"/>
    <w:rsid w:val="009E3E73"/>
    <w:rsid w:val="009E57DA"/>
    <w:rsid w:val="009E593B"/>
    <w:rsid w:val="009F3BA9"/>
    <w:rsid w:val="009F4599"/>
    <w:rsid w:val="00A0263E"/>
    <w:rsid w:val="00A0341B"/>
    <w:rsid w:val="00A13680"/>
    <w:rsid w:val="00A211D9"/>
    <w:rsid w:val="00A22893"/>
    <w:rsid w:val="00A231AC"/>
    <w:rsid w:val="00A34766"/>
    <w:rsid w:val="00A5094A"/>
    <w:rsid w:val="00A51C6B"/>
    <w:rsid w:val="00A52E75"/>
    <w:rsid w:val="00A5430F"/>
    <w:rsid w:val="00A57C1F"/>
    <w:rsid w:val="00A733D7"/>
    <w:rsid w:val="00A74C55"/>
    <w:rsid w:val="00A75C0C"/>
    <w:rsid w:val="00A75C58"/>
    <w:rsid w:val="00A76EBC"/>
    <w:rsid w:val="00A775E0"/>
    <w:rsid w:val="00A91D54"/>
    <w:rsid w:val="00A929D1"/>
    <w:rsid w:val="00A93121"/>
    <w:rsid w:val="00A93606"/>
    <w:rsid w:val="00A947BD"/>
    <w:rsid w:val="00AA35B1"/>
    <w:rsid w:val="00AA4F5B"/>
    <w:rsid w:val="00AA76ED"/>
    <w:rsid w:val="00AB219F"/>
    <w:rsid w:val="00AB5B1F"/>
    <w:rsid w:val="00AC629B"/>
    <w:rsid w:val="00AC6379"/>
    <w:rsid w:val="00AC6E1B"/>
    <w:rsid w:val="00AC7B4B"/>
    <w:rsid w:val="00AD012B"/>
    <w:rsid w:val="00AD0AEF"/>
    <w:rsid w:val="00AD26E6"/>
    <w:rsid w:val="00AD340D"/>
    <w:rsid w:val="00AD3853"/>
    <w:rsid w:val="00AD4EAA"/>
    <w:rsid w:val="00AD65AD"/>
    <w:rsid w:val="00AE20AF"/>
    <w:rsid w:val="00AE6D03"/>
    <w:rsid w:val="00AE72DC"/>
    <w:rsid w:val="00AE7475"/>
    <w:rsid w:val="00AE7638"/>
    <w:rsid w:val="00AF7BAB"/>
    <w:rsid w:val="00B02494"/>
    <w:rsid w:val="00B03D7F"/>
    <w:rsid w:val="00B04BB1"/>
    <w:rsid w:val="00B0587D"/>
    <w:rsid w:val="00B14BF6"/>
    <w:rsid w:val="00B16003"/>
    <w:rsid w:val="00B27604"/>
    <w:rsid w:val="00B30633"/>
    <w:rsid w:val="00B306DE"/>
    <w:rsid w:val="00B3084E"/>
    <w:rsid w:val="00B433F3"/>
    <w:rsid w:val="00B469DB"/>
    <w:rsid w:val="00B46B02"/>
    <w:rsid w:val="00B50E8F"/>
    <w:rsid w:val="00B516DD"/>
    <w:rsid w:val="00B5563B"/>
    <w:rsid w:val="00B57C74"/>
    <w:rsid w:val="00B612C8"/>
    <w:rsid w:val="00B6133D"/>
    <w:rsid w:val="00B62115"/>
    <w:rsid w:val="00B63758"/>
    <w:rsid w:val="00B639E7"/>
    <w:rsid w:val="00B704D8"/>
    <w:rsid w:val="00B815CA"/>
    <w:rsid w:val="00B84198"/>
    <w:rsid w:val="00B90C19"/>
    <w:rsid w:val="00B94529"/>
    <w:rsid w:val="00B95B85"/>
    <w:rsid w:val="00B9614C"/>
    <w:rsid w:val="00B96358"/>
    <w:rsid w:val="00BA1110"/>
    <w:rsid w:val="00BA1B9D"/>
    <w:rsid w:val="00BA7B36"/>
    <w:rsid w:val="00BB0B1E"/>
    <w:rsid w:val="00BB1842"/>
    <w:rsid w:val="00BB34AB"/>
    <w:rsid w:val="00BB5DB9"/>
    <w:rsid w:val="00BC040A"/>
    <w:rsid w:val="00BC16BC"/>
    <w:rsid w:val="00BC403B"/>
    <w:rsid w:val="00BC4F1D"/>
    <w:rsid w:val="00BC567E"/>
    <w:rsid w:val="00BC7DE8"/>
    <w:rsid w:val="00BC7FAB"/>
    <w:rsid w:val="00BD0068"/>
    <w:rsid w:val="00BD0509"/>
    <w:rsid w:val="00BD259B"/>
    <w:rsid w:val="00BD455A"/>
    <w:rsid w:val="00BD56D0"/>
    <w:rsid w:val="00BD5D0C"/>
    <w:rsid w:val="00BE067B"/>
    <w:rsid w:val="00BE07C0"/>
    <w:rsid w:val="00BF023F"/>
    <w:rsid w:val="00BF0DDD"/>
    <w:rsid w:val="00BF5CE5"/>
    <w:rsid w:val="00BF71E7"/>
    <w:rsid w:val="00C0001A"/>
    <w:rsid w:val="00C00081"/>
    <w:rsid w:val="00C00F9B"/>
    <w:rsid w:val="00C01F5B"/>
    <w:rsid w:val="00C03572"/>
    <w:rsid w:val="00C04AE3"/>
    <w:rsid w:val="00C05690"/>
    <w:rsid w:val="00C108FA"/>
    <w:rsid w:val="00C14340"/>
    <w:rsid w:val="00C21355"/>
    <w:rsid w:val="00C22B69"/>
    <w:rsid w:val="00C230A1"/>
    <w:rsid w:val="00C234BB"/>
    <w:rsid w:val="00C24E19"/>
    <w:rsid w:val="00C32EB0"/>
    <w:rsid w:val="00C41E3A"/>
    <w:rsid w:val="00C45A44"/>
    <w:rsid w:val="00C46BA1"/>
    <w:rsid w:val="00C530A2"/>
    <w:rsid w:val="00C56E1C"/>
    <w:rsid w:val="00C60204"/>
    <w:rsid w:val="00C60FCC"/>
    <w:rsid w:val="00C639E6"/>
    <w:rsid w:val="00C640FD"/>
    <w:rsid w:val="00C728CB"/>
    <w:rsid w:val="00C73DD4"/>
    <w:rsid w:val="00C825D8"/>
    <w:rsid w:val="00C87A70"/>
    <w:rsid w:val="00C90571"/>
    <w:rsid w:val="00C90B6F"/>
    <w:rsid w:val="00C944E6"/>
    <w:rsid w:val="00C948B7"/>
    <w:rsid w:val="00C96C60"/>
    <w:rsid w:val="00C970DE"/>
    <w:rsid w:val="00CA0E28"/>
    <w:rsid w:val="00CA121D"/>
    <w:rsid w:val="00CA2440"/>
    <w:rsid w:val="00CA40F5"/>
    <w:rsid w:val="00CA4653"/>
    <w:rsid w:val="00CB1B7B"/>
    <w:rsid w:val="00CB4C12"/>
    <w:rsid w:val="00CC0967"/>
    <w:rsid w:val="00CC35EF"/>
    <w:rsid w:val="00CC6E7B"/>
    <w:rsid w:val="00CD2F3A"/>
    <w:rsid w:val="00CD306A"/>
    <w:rsid w:val="00CE3BC9"/>
    <w:rsid w:val="00CE59C0"/>
    <w:rsid w:val="00CF0D9B"/>
    <w:rsid w:val="00CF4E5D"/>
    <w:rsid w:val="00CF69DC"/>
    <w:rsid w:val="00D03986"/>
    <w:rsid w:val="00D04DC2"/>
    <w:rsid w:val="00D10A66"/>
    <w:rsid w:val="00D11336"/>
    <w:rsid w:val="00D12160"/>
    <w:rsid w:val="00D14E16"/>
    <w:rsid w:val="00D15A4E"/>
    <w:rsid w:val="00D16EB0"/>
    <w:rsid w:val="00D223AF"/>
    <w:rsid w:val="00D2311E"/>
    <w:rsid w:val="00D26398"/>
    <w:rsid w:val="00D400C0"/>
    <w:rsid w:val="00D42179"/>
    <w:rsid w:val="00D45C9C"/>
    <w:rsid w:val="00D50E6D"/>
    <w:rsid w:val="00D51B1B"/>
    <w:rsid w:val="00D51C53"/>
    <w:rsid w:val="00D5587F"/>
    <w:rsid w:val="00D60CA6"/>
    <w:rsid w:val="00D60FF2"/>
    <w:rsid w:val="00D62378"/>
    <w:rsid w:val="00D64AC0"/>
    <w:rsid w:val="00D65841"/>
    <w:rsid w:val="00D6678B"/>
    <w:rsid w:val="00D66D8D"/>
    <w:rsid w:val="00D67E85"/>
    <w:rsid w:val="00D74176"/>
    <w:rsid w:val="00D76F9C"/>
    <w:rsid w:val="00D77C94"/>
    <w:rsid w:val="00D77CE2"/>
    <w:rsid w:val="00D802C7"/>
    <w:rsid w:val="00D8217D"/>
    <w:rsid w:val="00D902F6"/>
    <w:rsid w:val="00D931BA"/>
    <w:rsid w:val="00D94BFF"/>
    <w:rsid w:val="00D963FB"/>
    <w:rsid w:val="00DA531B"/>
    <w:rsid w:val="00DB1C1C"/>
    <w:rsid w:val="00DB3FF6"/>
    <w:rsid w:val="00DB4251"/>
    <w:rsid w:val="00DB566B"/>
    <w:rsid w:val="00DB5F41"/>
    <w:rsid w:val="00DC0610"/>
    <w:rsid w:val="00DC2CAF"/>
    <w:rsid w:val="00DC534D"/>
    <w:rsid w:val="00DC6B2C"/>
    <w:rsid w:val="00DD1252"/>
    <w:rsid w:val="00DD678F"/>
    <w:rsid w:val="00DD6C1D"/>
    <w:rsid w:val="00DF335E"/>
    <w:rsid w:val="00E055F5"/>
    <w:rsid w:val="00E1020A"/>
    <w:rsid w:val="00E17D97"/>
    <w:rsid w:val="00E21370"/>
    <w:rsid w:val="00E22337"/>
    <w:rsid w:val="00E231CD"/>
    <w:rsid w:val="00E31D15"/>
    <w:rsid w:val="00E320B1"/>
    <w:rsid w:val="00E41883"/>
    <w:rsid w:val="00E42AB3"/>
    <w:rsid w:val="00E44BA4"/>
    <w:rsid w:val="00E465AA"/>
    <w:rsid w:val="00E519A6"/>
    <w:rsid w:val="00E561C8"/>
    <w:rsid w:val="00E573C0"/>
    <w:rsid w:val="00E62073"/>
    <w:rsid w:val="00E80AD5"/>
    <w:rsid w:val="00E838A5"/>
    <w:rsid w:val="00E855CD"/>
    <w:rsid w:val="00E87CCD"/>
    <w:rsid w:val="00E916EA"/>
    <w:rsid w:val="00E91B9B"/>
    <w:rsid w:val="00E9216E"/>
    <w:rsid w:val="00E9222C"/>
    <w:rsid w:val="00E9790D"/>
    <w:rsid w:val="00EB22AA"/>
    <w:rsid w:val="00EB26BF"/>
    <w:rsid w:val="00EB343D"/>
    <w:rsid w:val="00EC1124"/>
    <w:rsid w:val="00EC325F"/>
    <w:rsid w:val="00EE2202"/>
    <w:rsid w:val="00EE27E0"/>
    <w:rsid w:val="00EE61E4"/>
    <w:rsid w:val="00EF1A99"/>
    <w:rsid w:val="00EF4436"/>
    <w:rsid w:val="00EF5807"/>
    <w:rsid w:val="00EF776E"/>
    <w:rsid w:val="00F02439"/>
    <w:rsid w:val="00F07521"/>
    <w:rsid w:val="00F12734"/>
    <w:rsid w:val="00F1454C"/>
    <w:rsid w:val="00F163A7"/>
    <w:rsid w:val="00F166C0"/>
    <w:rsid w:val="00F25850"/>
    <w:rsid w:val="00F35A67"/>
    <w:rsid w:val="00F35C56"/>
    <w:rsid w:val="00F41A6F"/>
    <w:rsid w:val="00F47E1E"/>
    <w:rsid w:val="00F502D3"/>
    <w:rsid w:val="00F5100D"/>
    <w:rsid w:val="00F52CCA"/>
    <w:rsid w:val="00F5530F"/>
    <w:rsid w:val="00F56548"/>
    <w:rsid w:val="00F57EAE"/>
    <w:rsid w:val="00F6005A"/>
    <w:rsid w:val="00F60D99"/>
    <w:rsid w:val="00F6350B"/>
    <w:rsid w:val="00F64089"/>
    <w:rsid w:val="00F64E93"/>
    <w:rsid w:val="00F65D85"/>
    <w:rsid w:val="00F76406"/>
    <w:rsid w:val="00F77970"/>
    <w:rsid w:val="00F81E7C"/>
    <w:rsid w:val="00F8322F"/>
    <w:rsid w:val="00F8595B"/>
    <w:rsid w:val="00F86192"/>
    <w:rsid w:val="00F90756"/>
    <w:rsid w:val="00F94B4E"/>
    <w:rsid w:val="00F96C36"/>
    <w:rsid w:val="00FA1B29"/>
    <w:rsid w:val="00FA1E77"/>
    <w:rsid w:val="00FA2A04"/>
    <w:rsid w:val="00FA52FE"/>
    <w:rsid w:val="00FA5F90"/>
    <w:rsid w:val="00FB0DEF"/>
    <w:rsid w:val="00FB3711"/>
    <w:rsid w:val="00FC1B9B"/>
    <w:rsid w:val="00FC1F4F"/>
    <w:rsid w:val="00FC4057"/>
    <w:rsid w:val="00FD0E12"/>
    <w:rsid w:val="00FD3389"/>
    <w:rsid w:val="00FD43A9"/>
    <w:rsid w:val="00FD69C9"/>
    <w:rsid w:val="00FE3A98"/>
    <w:rsid w:val="00FE3BE9"/>
    <w:rsid w:val="00FE4615"/>
    <w:rsid w:val="00FE4B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2B1"/>
    <w:rPr>
      <w:sz w:val="24"/>
      <w:szCs w:val="24"/>
    </w:rPr>
  </w:style>
  <w:style w:type="paragraph" w:styleId="Heading1">
    <w:name w:val="heading 1"/>
    <w:basedOn w:val="Normal"/>
    <w:next w:val="Normal"/>
    <w:link w:val="Heading1Char"/>
    <w:qFormat/>
    <w:rsid w:val="008042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82260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6A7A"/>
    <w:pPr>
      <w:spacing w:before="100" w:beforeAutospacing="1" w:after="100" w:afterAutospacing="1"/>
    </w:pPr>
  </w:style>
  <w:style w:type="character" w:customStyle="1" w:styleId="apple-converted-space">
    <w:name w:val="apple-converted-space"/>
    <w:basedOn w:val="DefaultParagraphFont"/>
    <w:rsid w:val="003A6A7A"/>
  </w:style>
  <w:style w:type="character" w:styleId="Strong">
    <w:name w:val="Strong"/>
    <w:basedOn w:val="DefaultParagraphFont"/>
    <w:uiPriority w:val="22"/>
    <w:qFormat/>
    <w:rsid w:val="003A6A7A"/>
    <w:rPr>
      <w:b/>
      <w:bCs/>
    </w:rPr>
  </w:style>
  <w:style w:type="character" w:styleId="Emphasis">
    <w:name w:val="Emphasis"/>
    <w:basedOn w:val="DefaultParagraphFont"/>
    <w:uiPriority w:val="20"/>
    <w:qFormat/>
    <w:rsid w:val="003A6A7A"/>
    <w:rPr>
      <w:i/>
      <w:iCs/>
    </w:rPr>
  </w:style>
  <w:style w:type="table" w:styleId="TableGrid">
    <w:name w:val="Table Grid"/>
    <w:basedOn w:val="TableNormal"/>
    <w:rsid w:val="003A6A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C2EDB"/>
    <w:rPr>
      <w:rFonts w:ascii="Tahoma" w:hAnsi="Tahoma" w:cs="Tahoma"/>
      <w:sz w:val="16"/>
      <w:szCs w:val="16"/>
    </w:rPr>
  </w:style>
  <w:style w:type="character" w:customStyle="1" w:styleId="BalloonTextChar">
    <w:name w:val="Balloon Text Char"/>
    <w:basedOn w:val="DefaultParagraphFont"/>
    <w:link w:val="BalloonText"/>
    <w:rsid w:val="005C2EDB"/>
    <w:rPr>
      <w:rFonts w:ascii="Tahoma" w:hAnsi="Tahoma" w:cs="Tahoma"/>
      <w:sz w:val="16"/>
      <w:szCs w:val="16"/>
    </w:rPr>
  </w:style>
  <w:style w:type="character" w:customStyle="1" w:styleId="Heading3Char">
    <w:name w:val="Heading 3 Char"/>
    <w:basedOn w:val="DefaultParagraphFont"/>
    <w:link w:val="Heading3"/>
    <w:rsid w:val="00822605"/>
    <w:rPr>
      <w:rFonts w:ascii="Arial" w:hAnsi="Arial" w:cs="Arial"/>
      <w:b/>
      <w:bCs/>
      <w:sz w:val="26"/>
      <w:szCs w:val="26"/>
    </w:rPr>
  </w:style>
  <w:style w:type="paragraph" w:styleId="BodyTextIndent3">
    <w:name w:val="Body Text Indent 3"/>
    <w:basedOn w:val="Normal"/>
    <w:link w:val="BodyTextIndent3Char"/>
    <w:rsid w:val="002F1AA5"/>
    <w:pPr>
      <w:ind w:firstLine="720"/>
      <w:jc w:val="both"/>
    </w:pPr>
    <w:rPr>
      <w:rFonts w:ascii=".VnTime" w:hAnsi=".VnTime"/>
      <w:b/>
      <w:sz w:val="28"/>
      <w:szCs w:val="20"/>
    </w:rPr>
  </w:style>
  <w:style w:type="character" w:customStyle="1" w:styleId="BodyTextIndent3Char">
    <w:name w:val="Body Text Indent 3 Char"/>
    <w:basedOn w:val="DefaultParagraphFont"/>
    <w:link w:val="BodyTextIndent3"/>
    <w:rsid w:val="002F1AA5"/>
    <w:rPr>
      <w:rFonts w:ascii=".VnTime" w:hAnsi=".VnTime"/>
      <w:b/>
      <w:sz w:val="28"/>
    </w:rPr>
  </w:style>
  <w:style w:type="paragraph" w:styleId="ListParagraph">
    <w:name w:val="List Paragraph"/>
    <w:basedOn w:val="Normal"/>
    <w:uiPriority w:val="34"/>
    <w:qFormat/>
    <w:rsid w:val="005D0E91"/>
    <w:pPr>
      <w:ind w:left="720"/>
      <w:contextualSpacing/>
    </w:pPr>
  </w:style>
  <w:style w:type="character" w:customStyle="1" w:styleId="Heading1Char">
    <w:name w:val="Heading 1 Char"/>
    <w:basedOn w:val="DefaultParagraphFont"/>
    <w:link w:val="Heading1"/>
    <w:rsid w:val="008042AD"/>
    <w:rPr>
      <w:rFonts w:asciiTheme="majorHAnsi" w:eastAsiaTheme="majorEastAsia" w:hAnsiTheme="majorHAnsi" w:cstheme="majorBidi"/>
      <w:b/>
      <w:bCs/>
      <w:color w:val="365F91" w:themeColor="accent1" w:themeShade="BF"/>
      <w:sz w:val="28"/>
      <w:szCs w:val="28"/>
    </w:rPr>
  </w:style>
  <w:style w:type="character" w:customStyle="1" w:styleId="fontstyle01">
    <w:name w:val="fontstyle01"/>
    <w:basedOn w:val="DefaultParagraphFont"/>
    <w:rsid w:val="00E80AD5"/>
    <w:rPr>
      <w:rFonts w:ascii="TimesNewRomanPSMT" w:hAnsi="TimesNewRomanPSMT" w:hint="default"/>
      <w:b w:val="0"/>
      <w:bCs w:val="0"/>
      <w:i w:val="0"/>
      <w:iCs w:val="0"/>
      <w:color w:val="000000"/>
      <w:sz w:val="28"/>
      <w:szCs w:val="28"/>
    </w:rPr>
  </w:style>
  <w:style w:type="paragraph" w:styleId="BodyText">
    <w:name w:val="Body Text"/>
    <w:basedOn w:val="Normal"/>
    <w:link w:val="BodyTextChar"/>
    <w:rsid w:val="00F64089"/>
    <w:pPr>
      <w:spacing w:after="120"/>
    </w:pPr>
  </w:style>
  <w:style w:type="character" w:customStyle="1" w:styleId="BodyTextChar">
    <w:name w:val="Body Text Char"/>
    <w:basedOn w:val="DefaultParagraphFont"/>
    <w:link w:val="BodyText"/>
    <w:rsid w:val="00F64089"/>
    <w:rPr>
      <w:sz w:val="24"/>
      <w:szCs w:val="24"/>
    </w:rPr>
  </w:style>
  <w:style w:type="character" w:customStyle="1" w:styleId="text">
    <w:name w:val="text"/>
    <w:basedOn w:val="DefaultParagraphFont"/>
    <w:rsid w:val="00F640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link w:val="Heading3Char"/>
    <w:qFormat/>
    <w:rsid w:val="0082260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6A7A"/>
    <w:pPr>
      <w:spacing w:before="100" w:beforeAutospacing="1" w:after="100" w:afterAutospacing="1"/>
    </w:pPr>
  </w:style>
  <w:style w:type="character" w:customStyle="1" w:styleId="apple-converted-space">
    <w:name w:val="apple-converted-space"/>
    <w:basedOn w:val="DefaultParagraphFont"/>
    <w:rsid w:val="003A6A7A"/>
  </w:style>
  <w:style w:type="character" w:styleId="Strong">
    <w:name w:val="Strong"/>
    <w:basedOn w:val="DefaultParagraphFont"/>
    <w:uiPriority w:val="22"/>
    <w:qFormat/>
    <w:rsid w:val="003A6A7A"/>
    <w:rPr>
      <w:b/>
      <w:bCs/>
    </w:rPr>
  </w:style>
  <w:style w:type="character" w:styleId="Emphasis">
    <w:name w:val="Emphasis"/>
    <w:basedOn w:val="DefaultParagraphFont"/>
    <w:uiPriority w:val="20"/>
    <w:qFormat/>
    <w:rsid w:val="003A6A7A"/>
    <w:rPr>
      <w:i/>
      <w:iCs/>
    </w:rPr>
  </w:style>
  <w:style w:type="table" w:styleId="TableGrid">
    <w:name w:val="Table Grid"/>
    <w:basedOn w:val="TableNormal"/>
    <w:rsid w:val="003A6A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C2EDB"/>
    <w:rPr>
      <w:rFonts w:ascii="Tahoma" w:hAnsi="Tahoma" w:cs="Tahoma"/>
      <w:sz w:val="16"/>
      <w:szCs w:val="16"/>
    </w:rPr>
  </w:style>
  <w:style w:type="character" w:customStyle="1" w:styleId="BalloonTextChar">
    <w:name w:val="Balloon Text Char"/>
    <w:basedOn w:val="DefaultParagraphFont"/>
    <w:link w:val="BalloonText"/>
    <w:rsid w:val="005C2EDB"/>
    <w:rPr>
      <w:rFonts w:ascii="Tahoma" w:hAnsi="Tahoma" w:cs="Tahoma"/>
      <w:sz w:val="16"/>
      <w:szCs w:val="16"/>
    </w:rPr>
  </w:style>
  <w:style w:type="character" w:customStyle="1" w:styleId="Heading3Char">
    <w:name w:val="Heading 3 Char"/>
    <w:basedOn w:val="DefaultParagraphFont"/>
    <w:link w:val="Heading3"/>
    <w:rsid w:val="00822605"/>
    <w:rPr>
      <w:rFonts w:ascii="Arial" w:hAnsi="Arial" w:cs="Arial"/>
      <w:b/>
      <w:bCs/>
      <w:sz w:val="26"/>
      <w:szCs w:val="26"/>
    </w:rPr>
  </w:style>
  <w:style w:type="paragraph" w:styleId="BodyTextIndent3">
    <w:name w:val="Body Text Indent 3"/>
    <w:basedOn w:val="Normal"/>
    <w:link w:val="BodyTextIndent3Char"/>
    <w:rsid w:val="002F1AA5"/>
    <w:pPr>
      <w:ind w:firstLine="720"/>
      <w:jc w:val="both"/>
    </w:pPr>
    <w:rPr>
      <w:rFonts w:ascii=".VnTime" w:hAnsi=".VnTime"/>
      <w:b/>
      <w:sz w:val="28"/>
      <w:szCs w:val="20"/>
    </w:rPr>
  </w:style>
  <w:style w:type="character" w:customStyle="1" w:styleId="BodyTextIndent3Char">
    <w:name w:val="Body Text Indent 3 Char"/>
    <w:basedOn w:val="DefaultParagraphFont"/>
    <w:link w:val="BodyTextIndent3"/>
    <w:rsid w:val="002F1AA5"/>
    <w:rPr>
      <w:rFonts w:ascii=".VnTime" w:hAnsi=".VnTime"/>
      <w:b/>
      <w:sz w:val="28"/>
    </w:rPr>
  </w:style>
  <w:style w:type="paragraph" w:styleId="ListParagraph">
    <w:name w:val="List Paragraph"/>
    <w:basedOn w:val="Normal"/>
    <w:uiPriority w:val="34"/>
    <w:qFormat/>
    <w:rsid w:val="005D0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6160">
      <w:bodyDiv w:val="1"/>
      <w:marLeft w:val="0"/>
      <w:marRight w:val="0"/>
      <w:marTop w:val="0"/>
      <w:marBottom w:val="0"/>
      <w:divBdr>
        <w:top w:val="none" w:sz="0" w:space="0" w:color="auto"/>
        <w:left w:val="none" w:sz="0" w:space="0" w:color="auto"/>
        <w:bottom w:val="none" w:sz="0" w:space="0" w:color="auto"/>
        <w:right w:val="none" w:sz="0" w:space="0" w:color="auto"/>
      </w:divBdr>
    </w:div>
    <w:div w:id="111098473">
      <w:bodyDiv w:val="1"/>
      <w:marLeft w:val="0"/>
      <w:marRight w:val="0"/>
      <w:marTop w:val="0"/>
      <w:marBottom w:val="0"/>
      <w:divBdr>
        <w:top w:val="none" w:sz="0" w:space="0" w:color="auto"/>
        <w:left w:val="none" w:sz="0" w:space="0" w:color="auto"/>
        <w:bottom w:val="none" w:sz="0" w:space="0" w:color="auto"/>
        <w:right w:val="none" w:sz="0" w:space="0" w:color="auto"/>
      </w:divBdr>
    </w:div>
    <w:div w:id="111098486">
      <w:bodyDiv w:val="1"/>
      <w:marLeft w:val="0"/>
      <w:marRight w:val="0"/>
      <w:marTop w:val="0"/>
      <w:marBottom w:val="0"/>
      <w:divBdr>
        <w:top w:val="none" w:sz="0" w:space="0" w:color="auto"/>
        <w:left w:val="none" w:sz="0" w:space="0" w:color="auto"/>
        <w:bottom w:val="none" w:sz="0" w:space="0" w:color="auto"/>
        <w:right w:val="none" w:sz="0" w:space="0" w:color="auto"/>
      </w:divBdr>
    </w:div>
    <w:div w:id="164396903">
      <w:bodyDiv w:val="1"/>
      <w:marLeft w:val="0"/>
      <w:marRight w:val="0"/>
      <w:marTop w:val="0"/>
      <w:marBottom w:val="0"/>
      <w:divBdr>
        <w:top w:val="none" w:sz="0" w:space="0" w:color="auto"/>
        <w:left w:val="none" w:sz="0" w:space="0" w:color="auto"/>
        <w:bottom w:val="none" w:sz="0" w:space="0" w:color="auto"/>
        <w:right w:val="none" w:sz="0" w:space="0" w:color="auto"/>
      </w:divBdr>
    </w:div>
    <w:div w:id="203568915">
      <w:bodyDiv w:val="1"/>
      <w:marLeft w:val="0"/>
      <w:marRight w:val="0"/>
      <w:marTop w:val="0"/>
      <w:marBottom w:val="0"/>
      <w:divBdr>
        <w:top w:val="none" w:sz="0" w:space="0" w:color="auto"/>
        <w:left w:val="none" w:sz="0" w:space="0" w:color="auto"/>
        <w:bottom w:val="none" w:sz="0" w:space="0" w:color="auto"/>
        <w:right w:val="none" w:sz="0" w:space="0" w:color="auto"/>
      </w:divBdr>
    </w:div>
    <w:div w:id="211304993">
      <w:bodyDiv w:val="1"/>
      <w:marLeft w:val="0"/>
      <w:marRight w:val="0"/>
      <w:marTop w:val="0"/>
      <w:marBottom w:val="0"/>
      <w:divBdr>
        <w:top w:val="none" w:sz="0" w:space="0" w:color="auto"/>
        <w:left w:val="none" w:sz="0" w:space="0" w:color="auto"/>
        <w:bottom w:val="none" w:sz="0" w:space="0" w:color="auto"/>
        <w:right w:val="none" w:sz="0" w:space="0" w:color="auto"/>
      </w:divBdr>
    </w:div>
    <w:div w:id="274293301">
      <w:bodyDiv w:val="1"/>
      <w:marLeft w:val="0"/>
      <w:marRight w:val="0"/>
      <w:marTop w:val="0"/>
      <w:marBottom w:val="0"/>
      <w:divBdr>
        <w:top w:val="none" w:sz="0" w:space="0" w:color="auto"/>
        <w:left w:val="none" w:sz="0" w:space="0" w:color="auto"/>
        <w:bottom w:val="none" w:sz="0" w:space="0" w:color="auto"/>
        <w:right w:val="none" w:sz="0" w:space="0" w:color="auto"/>
      </w:divBdr>
    </w:div>
    <w:div w:id="565575960">
      <w:bodyDiv w:val="1"/>
      <w:marLeft w:val="0"/>
      <w:marRight w:val="0"/>
      <w:marTop w:val="0"/>
      <w:marBottom w:val="0"/>
      <w:divBdr>
        <w:top w:val="none" w:sz="0" w:space="0" w:color="auto"/>
        <w:left w:val="none" w:sz="0" w:space="0" w:color="auto"/>
        <w:bottom w:val="none" w:sz="0" w:space="0" w:color="auto"/>
        <w:right w:val="none" w:sz="0" w:space="0" w:color="auto"/>
      </w:divBdr>
    </w:div>
    <w:div w:id="592319260">
      <w:bodyDiv w:val="1"/>
      <w:marLeft w:val="0"/>
      <w:marRight w:val="0"/>
      <w:marTop w:val="0"/>
      <w:marBottom w:val="0"/>
      <w:divBdr>
        <w:top w:val="none" w:sz="0" w:space="0" w:color="auto"/>
        <w:left w:val="none" w:sz="0" w:space="0" w:color="auto"/>
        <w:bottom w:val="none" w:sz="0" w:space="0" w:color="auto"/>
        <w:right w:val="none" w:sz="0" w:space="0" w:color="auto"/>
      </w:divBdr>
    </w:div>
    <w:div w:id="696076656">
      <w:bodyDiv w:val="1"/>
      <w:marLeft w:val="0"/>
      <w:marRight w:val="0"/>
      <w:marTop w:val="0"/>
      <w:marBottom w:val="0"/>
      <w:divBdr>
        <w:top w:val="none" w:sz="0" w:space="0" w:color="auto"/>
        <w:left w:val="none" w:sz="0" w:space="0" w:color="auto"/>
        <w:bottom w:val="none" w:sz="0" w:space="0" w:color="auto"/>
        <w:right w:val="none" w:sz="0" w:space="0" w:color="auto"/>
      </w:divBdr>
    </w:div>
    <w:div w:id="807363677">
      <w:bodyDiv w:val="1"/>
      <w:marLeft w:val="0"/>
      <w:marRight w:val="0"/>
      <w:marTop w:val="0"/>
      <w:marBottom w:val="0"/>
      <w:divBdr>
        <w:top w:val="none" w:sz="0" w:space="0" w:color="auto"/>
        <w:left w:val="none" w:sz="0" w:space="0" w:color="auto"/>
        <w:bottom w:val="none" w:sz="0" w:space="0" w:color="auto"/>
        <w:right w:val="none" w:sz="0" w:space="0" w:color="auto"/>
      </w:divBdr>
    </w:div>
    <w:div w:id="1080559950">
      <w:bodyDiv w:val="1"/>
      <w:marLeft w:val="0"/>
      <w:marRight w:val="0"/>
      <w:marTop w:val="0"/>
      <w:marBottom w:val="0"/>
      <w:divBdr>
        <w:top w:val="none" w:sz="0" w:space="0" w:color="auto"/>
        <w:left w:val="none" w:sz="0" w:space="0" w:color="auto"/>
        <w:bottom w:val="none" w:sz="0" w:space="0" w:color="auto"/>
        <w:right w:val="none" w:sz="0" w:space="0" w:color="auto"/>
      </w:divBdr>
    </w:div>
    <w:div w:id="1126313107">
      <w:bodyDiv w:val="1"/>
      <w:marLeft w:val="0"/>
      <w:marRight w:val="0"/>
      <w:marTop w:val="0"/>
      <w:marBottom w:val="0"/>
      <w:divBdr>
        <w:top w:val="none" w:sz="0" w:space="0" w:color="auto"/>
        <w:left w:val="none" w:sz="0" w:space="0" w:color="auto"/>
        <w:bottom w:val="none" w:sz="0" w:space="0" w:color="auto"/>
        <w:right w:val="none" w:sz="0" w:space="0" w:color="auto"/>
      </w:divBdr>
    </w:div>
    <w:div w:id="1131705952">
      <w:bodyDiv w:val="1"/>
      <w:marLeft w:val="0"/>
      <w:marRight w:val="0"/>
      <w:marTop w:val="0"/>
      <w:marBottom w:val="0"/>
      <w:divBdr>
        <w:top w:val="none" w:sz="0" w:space="0" w:color="auto"/>
        <w:left w:val="none" w:sz="0" w:space="0" w:color="auto"/>
        <w:bottom w:val="none" w:sz="0" w:space="0" w:color="auto"/>
        <w:right w:val="none" w:sz="0" w:space="0" w:color="auto"/>
      </w:divBdr>
    </w:div>
    <w:div w:id="1132794370">
      <w:bodyDiv w:val="1"/>
      <w:marLeft w:val="0"/>
      <w:marRight w:val="0"/>
      <w:marTop w:val="0"/>
      <w:marBottom w:val="0"/>
      <w:divBdr>
        <w:top w:val="none" w:sz="0" w:space="0" w:color="auto"/>
        <w:left w:val="none" w:sz="0" w:space="0" w:color="auto"/>
        <w:bottom w:val="none" w:sz="0" w:space="0" w:color="auto"/>
        <w:right w:val="none" w:sz="0" w:space="0" w:color="auto"/>
      </w:divBdr>
    </w:div>
    <w:div w:id="1230845978">
      <w:bodyDiv w:val="1"/>
      <w:marLeft w:val="0"/>
      <w:marRight w:val="0"/>
      <w:marTop w:val="0"/>
      <w:marBottom w:val="0"/>
      <w:divBdr>
        <w:top w:val="none" w:sz="0" w:space="0" w:color="auto"/>
        <w:left w:val="none" w:sz="0" w:space="0" w:color="auto"/>
        <w:bottom w:val="none" w:sz="0" w:space="0" w:color="auto"/>
        <w:right w:val="none" w:sz="0" w:space="0" w:color="auto"/>
      </w:divBdr>
    </w:div>
    <w:div w:id="1284457754">
      <w:bodyDiv w:val="1"/>
      <w:marLeft w:val="0"/>
      <w:marRight w:val="0"/>
      <w:marTop w:val="0"/>
      <w:marBottom w:val="0"/>
      <w:divBdr>
        <w:top w:val="none" w:sz="0" w:space="0" w:color="auto"/>
        <w:left w:val="none" w:sz="0" w:space="0" w:color="auto"/>
        <w:bottom w:val="none" w:sz="0" w:space="0" w:color="auto"/>
        <w:right w:val="none" w:sz="0" w:space="0" w:color="auto"/>
      </w:divBdr>
    </w:div>
    <w:div w:id="1296838415">
      <w:bodyDiv w:val="1"/>
      <w:marLeft w:val="0"/>
      <w:marRight w:val="0"/>
      <w:marTop w:val="0"/>
      <w:marBottom w:val="0"/>
      <w:divBdr>
        <w:top w:val="none" w:sz="0" w:space="0" w:color="auto"/>
        <w:left w:val="none" w:sz="0" w:space="0" w:color="auto"/>
        <w:bottom w:val="none" w:sz="0" w:space="0" w:color="auto"/>
        <w:right w:val="none" w:sz="0" w:space="0" w:color="auto"/>
      </w:divBdr>
    </w:div>
    <w:div w:id="1314263472">
      <w:bodyDiv w:val="1"/>
      <w:marLeft w:val="0"/>
      <w:marRight w:val="0"/>
      <w:marTop w:val="0"/>
      <w:marBottom w:val="0"/>
      <w:divBdr>
        <w:top w:val="none" w:sz="0" w:space="0" w:color="auto"/>
        <w:left w:val="none" w:sz="0" w:space="0" w:color="auto"/>
        <w:bottom w:val="none" w:sz="0" w:space="0" w:color="auto"/>
        <w:right w:val="none" w:sz="0" w:space="0" w:color="auto"/>
      </w:divBdr>
    </w:div>
    <w:div w:id="1334188839">
      <w:bodyDiv w:val="1"/>
      <w:marLeft w:val="0"/>
      <w:marRight w:val="0"/>
      <w:marTop w:val="0"/>
      <w:marBottom w:val="0"/>
      <w:divBdr>
        <w:top w:val="none" w:sz="0" w:space="0" w:color="auto"/>
        <w:left w:val="none" w:sz="0" w:space="0" w:color="auto"/>
        <w:bottom w:val="none" w:sz="0" w:space="0" w:color="auto"/>
        <w:right w:val="none" w:sz="0" w:space="0" w:color="auto"/>
      </w:divBdr>
    </w:div>
    <w:div w:id="1501384823">
      <w:bodyDiv w:val="1"/>
      <w:marLeft w:val="0"/>
      <w:marRight w:val="0"/>
      <w:marTop w:val="0"/>
      <w:marBottom w:val="0"/>
      <w:divBdr>
        <w:top w:val="none" w:sz="0" w:space="0" w:color="auto"/>
        <w:left w:val="none" w:sz="0" w:space="0" w:color="auto"/>
        <w:bottom w:val="none" w:sz="0" w:space="0" w:color="auto"/>
        <w:right w:val="none" w:sz="0" w:space="0" w:color="auto"/>
      </w:divBdr>
    </w:div>
    <w:div w:id="1540389085">
      <w:bodyDiv w:val="1"/>
      <w:marLeft w:val="0"/>
      <w:marRight w:val="0"/>
      <w:marTop w:val="0"/>
      <w:marBottom w:val="0"/>
      <w:divBdr>
        <w:top w:val="none" w:sz="0" w:space="0" w:color="auto"/>
        <w:left w:val="none" w:sz="0" w:space="0" w:color="auto"/>
        <w:bottom w:val="none" w:sz="0" w:space="0" w:color="auto"/>
        <w:right w:val="none" w:sz="0" w:space="0" w:color="auto"/>
      </w:divBdr>
    </w:div>
    <w:div w:id="1604604573">
      <w:bodyDiv w:val="1"/>
      <w:marLeft w:val="0"/>
      <w:marRight w:val="0"/>
      <w:marTop w:val="0"/>
      <w:marBottom w:val="0"/>
      <w:divBdr>
        <w:top w:val="none" w:sz="0" w:space="0" w:color="auto"/>
        <w:left w:val="none" w:sz="0" w:space="0" w:color="auto"/>
        <w:bottom w:val="none" w:sz="0" w:space="0" w:color="auto"/>
        <w:right w:val="none" w:sz="0" w:space="0" w:color="auto"/>
      </w:divBdr>
    </w:div>
    <w:div w:id="1626619496">
      <w:bodyDiv w:val="1"/>
      <w:marLeft w:val="0"/>
      <w:marRight w:val="0"/>
      <w:marTop w:val="0"/>
      <w:marBottom w:val="0"/>
      <w:divBdr>
        <w:top w:val="none" w:sz="0" w:space="0" w:color="auto"/>
        <w:left w:val="none" w:sz="0" w:space="0" w:color="auto"/>
        <w:bottom w:val="none" w:sz="0" w:space="0" w:color="auto"/>
        <w:right w:val="none" w:sz="0" w:space="0" w:color="auto"/>
      </w:divBdr>
    </w:div>
    <w:div w:id="1938752267">
      <w:bodyDiv w:val="1"/>
      <w:marLeft w:val="0"/>
      <w:marRight w:val="0"/>
      <w:marTop w:val="0"/>
      <w:marBottom w:val="0"/>
      <w:divBdr>
        <w:top w:val="none" w:sz="0" w:space="0" w:color="auto"/>
        <w:left w:val="none" w:sz="0" w:space="0" w:color="auto"/>
        <w:bottom w:val="none" w:sz="0" w:space="0" w:color="auto"/>
        <w:right w:val="none" w:sz="0" w:space="0" w:color="auto"/>
      </w:divBdr>
    </w:div>
    <w:div w:id="1940331634">
      <w:bodyDiv w:val="1"/>
      <w:marLeft w:val="0"/>
      <w:marRight w:val="0"/>
      <w:marTop w:val="0"/>
      <w:marBottom w:val="0"/>
      <w:divBdr>
        <w:top w:val="none" w:sz="0" w:space="0" w:color="auto"/>
        <w:left w:val="none" w:sz="0" w:space="0" w:color="auto"/>
        <w:bottom w:val="none" w:sz="0" w:space="0" w:color="auto"/>
        <w:right w:val="none" w:sz="0" w:space="0" w:color="auto"/>
      </w:divBdr>
    </w:div>
    <w:div w:id="214030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9E524-4563-48EA-80AE-32061C837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Template>
  <TotalTime>3089</TotalTime>
  <Pages>22</Pages>
  <Words>6348</Words>
  <Characters>36188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42452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Admin</cp:lastModifiedBy>
  <cp:revision>417</cp:revision>
  <cp:lastPrinted>2024-02-01T02:56:00Z</cp:lastPrinted>
  <dcterms:created xsi:type="dcterms:W3CDTF">2018-01-30T07:11:00Z</dcterms:created>
  <dcterms:modified xsi:type="dcterms:W3CDTF">2024-10-11T04:45:00Z</dcterms:modified>
</cp:coreProperties>
</file>